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E1011" w14:textId="6CC23FFC" w:rsidR="67AFE684" w:rsidRDefault="67AFE684" w:rsidP="67AFE684">
      <w:pPr>
        <w:pStyle w:val="Header"/>
        <w:tabs>
          <w:tab w:val="right" w:pos="9639"/>
        </w:tabs>
        <w:rPr>
          <w:noProof w:val="0"/>
          <w:sz w:val="24"/>
          <w:szCs w:val="24"/>
        </w:rPr>
      </w:pPr>
    </w:p>
    <w:p w14:paraId="7FB22F0F" w14:textId="73FF3DAB"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CA4BE8">
        <w:rPr>
          <w:noProof w:val="0"/>
          <w:sz w:val="24"/>
          <w:szCs w:val="24"/>
        </w:rPr>
        <w:t>5</w:t>
      </w:r>
      <w:r w:rsidRPr="00B80689">
        <w:rPr>
          <w:bCs/>
          <w:noProof w:val="0"/>
          <w:sz w:val="24"/>
          <w:szCs w:val="24"/>
        </w:rPr>
        <w:tab/>
      </w:r>
      <w:r w:rsidR="00460BF1" w:rsidRPr="00460BF1">
        <w:rPr>
          <w:bCs/>
          <w:noProof w:val="0"/>
          <w:sz w:val="24"/>
          <w:szCs w:val="24"/>
        </w:rPr>
        <w:t>S2-2410374</w:t>
      </w:r>
    </w:p>
    <w:p w14:paraId="7CB45193" w14:textId="5ED0C6B2" w:rsidR="001E41F3" w:rsidRPr="00495C17" w:rsidRDefault="00CA4BE8" w:rsidP="7CFBD186">
      <w:pPr>
        <w:pStyle w:val="3GPPHeader"/>
        <w:rPr>
          <w:rFonts w:ascii="Arial" w:eastAsia="SimSun" w:hAnsi="Arial" w:cs="Arial"/>
        </w:rPr>
      </w:pPr>
      <w:r>
        <w:rPr>
          <w:rFonts w:ascii="Arial" w:eastAsia="SimSun" w:hAnsi="Arial" w:cs="Arial"/>
        </w:rPr>
        <w:t>Hyderabad, India, 14-18 October 2024</w:t>
      </w:r>
      <w:r w:rsidR="4A6546CA" w:rsidRPr="7CFBD186">
        <w:rPr>
          <w:rFonts w:ascii="Arial" w:eastAsia="SimSun" w:hAnsi="Arial" w:cs="Arial"/>
        </w:rPr>
        <w:t xml:space="preserve"> </w:t>
      </w:r>
      <w:r w:rsidR="00F60C2F">
        <w:tab/>
      </w:r>
      <w:r w:rsidR="2D28EF2B" w:rsidRPr="7CFBD186">
        <w:rPr>
          <w:rFonts w:ascii="Arial" w:hAnsi="Arial" w:cs="Arial"/>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7E6407CF" w:rsidR="005701DE" w:rsidRPr="00410371" w:rsidRDefault="00000000" w:rsidP="00DE642F">
            <w:pPr>
              <w:pStyle w:val="CRCoverPage"/>
              <w:spacing w:after="0"/>
              <w:jc w:val="right"/>
              <w:rPr>
                <w:b/>
                <w:noProof/>
                <w:sz w:val="28"/>
              </w:rPr>
            </w:pPr>
            <w:fldSimple w:instr=" DOCPROPERTY  Spec#  \* MERGEFORMAT ">
              <w:r w:rsidR="005701DE">
                <w:rPr>
                  <w:b/>
                  <w:noProof/>
                  <w:sz w:val="28"/>
                </w:rPr>
                <w:t>23.50</w:t>
              </w:r>
              <w:r w:rsidR="00AF6302">
                <w:rPr>
                  <w:b/>
                  <w:noProof/>
                  <w:sz w:val="28"/>
                </w:rPr>
                <w:t>2</w:t>
              </w:r>
            </w:fldSimple>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322B54BF" w:rsidR="005701DE" w:rsidRPr="00410371" w:rsidRDefault="00000000" w:rsidP="00DE642F">
            <w:pPr>
              <w:pStyle w:val="CRCoverPage"/>
              <w:spacing w:after="0"/>
              <w:rPr>
                <w:noProof/>
              </w:rPr>
            </w:pPr>
            <w:fldSimple w:instr=" DOCPROPERTY  Cr#  \* MERGEFORMAT ">
              <w:r w:rsidR="00460BF1">
                <w:rPr>
                  <w:b/>
                  <w:noProof/>
                  <w:sz w:val="28"/>
                </w:rPr>
                <w:t>5092</w:t>
              </w:r>
            </w:fldSimple>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7777777" w:rsidR="005701DE" w:rsidRPr="00410371" w:rsidRDefault="00000000" w:rsidP="00DE642F">
            <w:pPr>
              <w:pStyle w:val="CRCoverPage"/>
              <w:spacing w:after="0"/>
              <w:jc w:val="center"/>
              <w:rPr>
                <w:b/>
                <w:noProof/>
              </w:rPr>
            </w:pPr>
            <w:fldSimple w:instr=" DOCPROPERTY  Revision  \* MERGEFORMAT ">
              <w:r w:rsidR="005701DE">
                <w:rPr>
                  <w:b/>
                  <w:noProof/>
                  <w:sz w:val="28"/>
                </w:rPr>
                <w:t>-</w:t>
              </w:r>
            </w:fldSimple>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5EEF7324" w:rsidR="005701DE" w:rsidRPr="00410371" w:rsidRDefault="00000000" w:rsidP="00DE642F">
            <w:pPr>
              <w:pStyle w:val="CRCoverPage"/>
              <w:spacing w:after="0"/>
              <w:jc w:val="center"/>
              <w:rPr>
                <w:noProof/>
                <w:sz w:val="28"/>
              </w:rPr>
            </w:pPr>
            <w:fldSimple w:instr=" DOCPROPERTY  Version  \* MERGEFORMAT ">
              <w:r w:rsidR="005701DE">
                <w:rPr>
                  <w:b/>
                  <w:noProof/>
                  <w:sz w:val="28"/>
                </w:rPr>
                <w:t>19.</w:t>
              </w:r>
              <w:r w:rsidR="00CA4BE8">
                <w:rPr>
                  <w:b/>
                  <w:noProof/>
                  <w:sz w:val="28"/>
                </w:rPr>
                <w:t>1</w:t>
              </w:r>
              <w:r w:rsidR="005701DE">
                <w:rPr>
                  <w:b/>
                  <w:noProof/>
                  <w:sz w:val="28"/>
                </w:rPr>
                <w:t>.0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0A5B9B3B" w:rsidR="00A302F6" w:rsidRDefault="007C5835" w:rsidP="00DE642F">
            <w:pPr>
              <w:pStyle w:val="CRCoverPage"/>
              <w:spacing w:after="0"/>
              <w:ind w:left="100"/>
              <w:rPr>
                <w:noProof/>
              </w:rPr>
            </w:pPr>
            <w:r>
              <w:t>Enhancements to introduce Energy-related criteria for NF selection.</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7777777" w:rsidR="00A302F6" w:rsidRDefault="00000000" w:rsidP="00DE642F">
            <w:pPr>
              <w:pStyle w:val="CRCoverPage"/>
              <w:spacing w:after="0"/>
              <w:ind w:left="100"/>
              <w:rPr>
                <w:noProof/>
              </w:rPr>
            </w:pPr>
            <w:fldSimple w:instr=" DOCPROPERTY  SourceIfWg  \* MERGEFORMAT ">
              <w:r w:rsidR="00A302F6">
                <w:rPr>
                  <w:noProof/>
                </w:rPr>
                <w:t>Nokia</w:t>
              </w:r>
            </w:fldSimple>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F81AD4" w14:paraId="6DB145D9" w14:textId="77777777" w:rsidTr="00DE642F">
        <w:tc>
          <w:tcPr>
            <w:tcW w:w="1843" w:type="dxa"/>
            <w:tcBorders>
              <w:left w:val="single" w:sz="4" w:space="0" w:color="auto"/>
            </w:tcBorders>
          </w:tcPr>
          <w:p w14:paraId="64A198DB" w14:textId="77777777" w:rsidR="00F81AD4" w:rsidRDefault="00F81AD4" w:rsidP="00F81AD4">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FE6C24C" w:rsidR="00F81AD4" w:rsidRDefault="00F81AD4" w:rsidP="00F81AD4">
            <w:pPr>
              <w:pStyle w:val="CRCoverPage"/>
              <w:spacing w:after="0"/>
              <w:ind w:left="100"/>
              <w:rPr>
                <w:noProof/>
              </w:rPr>
            </w:pPr>
            <w:r>
              <w:rPr>
                <w:noProof/>
              </w:rPr>
              <w:t>EnergySys</w:t>
            </w:r>
          </w:p>
        </w:tc>
        <w:tc>
          <w:tcPr>
            <w:tcW w:w="567" w:type="dxa"/>
            <w:tcBorders>
              <w:left w:val="nil"/>
            </w:tcBorders>
          </w:tcPr>
          <w:p w14:paraId="7E0A653C" w14:textId="278533E8" w:rsidR="00F81AD4" w:rsidRDefault="00F81AD4" w:rsidP="00F81AD4">
            <w:pPr>
              <w:pStyle w:val="CRCoverPage"/>
              <w:spacing w:after="0"/>
              <w:ind w:right="100"/>
              <w:rPr>
                <w:noProof/>
              </w:rPr>
            </w:pPr>
          </w:p>
        </w:tc>
        <w:tc>
          <w:tcPr>
            <w:tcW w:w="1417" w:type="dxa"/>
            <w:gridSpan w:val="3"/>
            <w:tcBorders>
              <w:left w:val="nil"/>
            </w:tcBorders>
          </w:tcPr>
          <w:p w14:paraId="6FDAB058" w14:textId="77777777" w:rsidR="00F81AD4" w:rsidRDefault="00F81AD4" w:rsidP="00F81A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231FED26" w:rsidR="00F81AD4" w:rsidRDefault="00F81AD4" w:rsidP="00F81AD4">
            <w:pPr>
              <w:pStyle w:val="CRCoverPage"/>
              <w:spacing w:after="0"/>
              <w:ind w:left="100"/>
              <w:rPr>
                <w:noProof/>
              </w:rPr>
            </w:pPr>
            <w:r w:rsidRPr="006A1B40">
              <w:t>2024-0</w:t>
            </w:r>
            <w:r>
              <w:t>9</w:t>
            </w:r>
            <w:r w:rsidRPr="006A1B40">
              <w:t>-</w:t>
            </w:r>
            <w:r>
              <w:t>2</w:t>
            </w:r>
            <w:r w:rsidRPr="006A1B40">
              <w:t>5</w:t>
            </w:r>
          </w:p>
        </w:tc>
      </w:tr>
      <w:tr w:rsidR="00F81AD4" w14:paraId="1DE768DD" w14:textId="77777777" w:rsidTr="00DE642F">
        <w:tc>
          <w:tcPr>
            <w:tcW w:w="1843" w:type="dxa"/>
            <w:tcBorders>
              <w:left w:val="single" w:sz="4" w:space="0" w:color="auto"/>
            </w:tcBorders>
          </w:tcPr>
          <w:p w14:paraId="44D19403" w14:textId="77777777" w:rsidR="00F81AD4" w:rsidRDefault="00F81AD4" w:rsidP="00F81AD4">
            <w:pPr>
              <w:pStyle w:val="CRCoverPage"/>
              <w:spacing w:after="0"/>
              <w:rPr>
                <w:b/>
                <w:i/>
                <w:noProof/>
                <w:sz w:val="8"/>
                <w:szCs w:val="8"/>
              </w:rPr>
            </w:pPr>
          </w:p>
        </w:tc>
        <w:tc>
          <w:tcPr>
            <w:tcW w:w="1986" w:type="dxa"/>
            <w:gridSpan w:val="4"/>
          </w:tcPr>
          <w:p w14:paraId="37280C6F" w14:textId="77777777" w:rsidR="00F81AD4" w:rsidRDefault="00F81AD4" w:rsidP="00F81AD4">
            <w:pPr>
              <w:pStyle w:val="CRCoverPage"/>
              <w:spacing w:after="0"/>
              <w:rPr>
                <w:noProof/>
                <w:sz w:val="8"/>
                <w:szCs w:val="8"/>
              </w:rPr>
            </w:pPr>
          </w:p>
        </w:tc>
        <w:tc>
          <w:tcPr>
            <w:tcW w:w="2267" w:type="dxa"/>
            <w:gridSpan w:val="2"/>
          </w:tcPr>
          <w:p w14:paraId="1671D3E5" w14:textId="77777777" w:rsidR="00F81AD4" w:rsidRDefault="00F81AD4" w:rsidP="00F81AD4">
            <w:pPr>
              <w:pStyle w:val="CRCoverPage"/>
              <w:spacing w:after="0"/>
              <w:rPr>
                <w:noProof/>
                <w:sz w:val="8"/>
                <w:szCs w:val="8"/>
              </w:rPr>
            </w:pPr>
          </w:p>
        </w:tc>
        <w:tc>
          <w:tcPr>
            <w:tcW w:w="1417" w:type="dxa"/>
            <w:gridSpan w:val="3"/>
          </w:tcPr>
          <w:p w14:paraId="27DABC4E" w14:textId="77777777" w:rsidR="00F81AD4" w:rsidRDefault="00F81AD4" w:rsidP="00F81AD4">
            <w:pPr>
              <w:pStyle w:val="CRCoverPage"/>
              <w:spacing w:after="0"/>
              <w:rPr>
                <w:noProof/>
                <w:sz w:val="8"/>
                <w:szCs w:val="8"/>
              </w:rPr>
            </w:pPr>
          </w:p>
        </w:tc>
        <w:tc>
          <w:tcPr>
            <w:tcW w:w="2127" w:type="dxa"/>
            <w:tcBorders>
              <w:right w:val="single" w:sz="4" w:space="0" w:color="auto"/>
            </w:tcBorders>
          </w:tcPr>
          <w:p w14:paraId="0D76B416" w14:textId="77777777" w:rsidR="00F81AD4" w:rsidRDefault="00F81AD4" w:rsidP="00F81AD4">
            <w:pPr>
              <w:pStyle w:val="CRCoverPage"/>
              <w:spacing w:after="0"/>
              <w:rPr>
                <w:noProof/>
                <w:sz w:val="8"/>
                <w:szCs w:val="8"/>
              </w:rPr>
            </w:pPr>
          </w:p>
        </w:tc>
      </w:tr>
      <w:tr w:rsidR="00F81AD4" w14:paraId="036B4A3D" w14:textId="77777777" w:rsidTr="00DE642F">
        <w:trPr>
          <w:cantSplit/>
        </w:trPr>
        <w:tc>
          <w:tcPr>
            <w:tcW w:w="1843" w:type="dxa"/>
            <w:tcBorders>
              <w:left w:val="single" w:sz="4" w:space="0" w:color="auto"/>
            </w:tcBorders>
          </w:tcPr>
          <w:p w14:paraId="51AEBAF4" w14:textId="77777777" w:rsidR="00F81AD4" w:rsidRDefault="00F81AD4" w:rsidP="00F81AD4">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F81AD4" w:rsidRDefault="00F81AD4" w:rsidP="00F81AD4">
            <w:pPr>
              <w:pStyle w:val="CRCoverPage"/>
              <w:spacing w:after="0"/>
              <w:ind w:left="100" w:right="-609"/>
              <w:rPr>
                <w:b/>
                <w:noProof/>
              </w:rPr>
            </w:pPr>
            <w:r>
              <w:t>B</w:t>
            </w:r>
          </w:p>
        </w:tc>
        <w:tc>
          <w:tcPr>
            <w:tcW w:w="3402" w:type="dxa"/>
            <w:gridSpan w:val="5"/>
            <w:tcBorders>
              <w:left w:val="nil"/>
            </w:tcBorders>
          </w:tcPr>
          <w:p w14:paraId="3AC67B8B" w14:textId="77777777" w:rsidR="00F81AD4" w:rsidRDefault="00F81AD4" w:rsidP="00F81AD4">
            <w:pPr>
              <w:pStyle w:val="CRCoverPage"/>
              <w:spacing w:after="0"/>
              <w:rPr>
                <w:noProof/>
              </w:rPr>
            </w:pPr>
          </w:p>
        </w:tc>
        <w:tc>
          <w:tcPr>
            <w:tcW w:w="1417" w:type="dxa"/>
            <w:gridSpan w:val="3"/>
            <w:tcBorders>
              <w:left w:val="nil"/>
            </w:tcBorders>
          </w:tcPr>
          <w:p w14:paraId="6B7E5E3B" w14:textId="77777777" w:rsidR="00F81AD4" w:rsidRDefault="00F81AD4" w:rsidP="00F81A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56461CC8" w:rsidR="00F81AD4" w:rsidRDefault="00F81AD4" w:rsidP="00F81AD4">
            <w:pPr>
              <w:pStyle w:val="CRCoverPage"/>
              <w:spacing w:after="0"/>
              <w:ind w:left="100"/>
              <w:rPr>
                <w:noProof/>
              </w:rPr>
            </w:pPr>
            <w:r>
              <w:t>Rel-19</w:t>
            </w:r>
          </w:p>
        </w:tc>
      </w:tr>
      <w:tr w:rsidR="00F81AD4" w14:paraId="30A4005A" w14:textId="77777777" w:rsidTr="00DE642F">
        <w:tc>
          <w:tcPr>
            <w:tcW w:w="1843" w:type="dxa"/>
            <w:tcBorders>
              <w:left w:val="single" w:sz="4" w:space="0" w:color="auto"/>
              <w:bottom w:val="single" w:sz="4" w:space="0" w:color="auto"/>
            </w:tcBorders>
          </w:tcPr>
          <w:p w14:paraId="460BC074" w14:textId="77777777" w:rsidR="00F81AD4" w:rsidRDefault="00F81AD4" w:rsidP="00F81AD4">
            <w:pPr>
              <w:pStyle w:val="CRCoverPage"/>
              <w:spacing w:after="0"/>
              <w:rPr>
                <w:b/>
                <w:i/>
                <w:noProof/>
              </w:rPr>
            </w:pPr>
          </w:p>
        </w:tc>
        <w:tc>
          <w:tcPr>
            <w:tcW w:w="4677" w:type="dxa"/>
            <w:gridSpan w:val="8"/>
            <w:tcBorders>
              <w:bottom w:val="single" w:sz="4" w:space="0" w:color="auto"/>
            </w:tcBorders>
          </w:tcPr>
          <w:p w14:paraId="4BE3081E" w14:textId="77777777" w:rsidR="00F81AD4" w:rsidRDefault="00F81AD4" w:rsidP="00F81A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F81AD4" w:rsidRDefault="00F81AD4" w:rsidP="00F81AD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F81AD4" w:rsidRPr="007C2097" w:rsidRDefault="00F81AD4" w:rsidP="00F81A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81AD4" w14:paraId="52422CC7" w14:textId="77777777" w:rsidTr="00DE642F">
        <w:tc>
          <w:tcPr>
            <w:tcW w:w="1843" w:type="dxa"/>
          </w:tcPr>
          <w:p w14:paraId="1EAE4D65" w14:textId="77777777" w:rsidR="00F81AD4" w:rsidRDefault="00F81AD4" w:rsidP="00F81AD4">
            <w:pPr>
              <w:pStyle w:val="CRCoverPage"/>
              <w:spacing w:after="0"/>
              <w:rPr>
                <w:b/>
                <w:i/>
                <w:noProof/>
                <w:sz w:val="8"/>
                <w:szCs w:val="8"/>
              </w:rPr>
            </w:pPr>
          </w:p>
        </w:tc>
        <w:tc>
          <w:tcPr>
            <w:tcW w:w="7797" w:type="dxa"/>
            <w:gridSpan w:val="10"/>
          </w:tcPr>
          <w:p w14:paraId="1FDBE739" w14:textId="77777777" w:rsidR="00F81AD4" w:rsidRDefault="00F81AD4" w:rsidP="00F81AD4">
            <w:pPr>
              <w:pStyle w:val="CRCoverPage"/>
              <w:spacing w:after="0"/>
              <w:rPr>
                <w:noProof/>
                <w:sz w:val="8"/>
                <w:szCs w:val="8"/>
              </w:rPr>
            </w:pPr>
          </w:p>
        </w:tc>
      </w:tr>
      <w:tr w:rsidR="00F81AD4" w14:paraId="65B0CB40" w14:textId="77777777" w:rsidTr="00DE642F">
        <w:tc>
          <w:tcPr>
            <w:tcW w:w="2694" w:type="dxa"/>
            <w:gridSpan w:val="2"/>
            <w:tcBorders>
              <w:top w:val="single" w:sz="4" w:space="0" w:color="auto"/>
              <w:left w:val="single" w:sz="4" w:space="0" w:color="auto"/>
            </w:tcBorders>
          </w:tcPr>
          <w:p w14:paraId="4FBCBB8A" w14:textId="77777777" w:rsidR="00F81AD4" w:rsidRDefault="00F81AD4" w:rsidP="00F81A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2A625D00" w:rsidR="00F81AD4" w:rsidRDefault="00F81AD4" w:rsidP="00F81AD4">
            <w:pPr>
              <w:pStyle w:val="CRCoverPage"/>
              <w:spacing w:after="0"/>
              <w:ind w:left="100"/>
              <w:rPr>
                <w:noProof/>
              </w:rPr>
            </w:pPr>
            <w:r w:rsidRPr="00A302F6">
              <w:rPr>
                <w:noProof/>
              </w:rPr>
              <w:t xml:space="preserve">This CR introduces text to describe </w:t>
            </w:r>
            <w:r>
              <w:rPr>
                <w:noProof/>
              </w:rPr>
              <w:t xml:space="preserve">the support additional NF profile parameters (defined </w:t>
            </w:r>
            <w:r w:rsidRPr="00F945C1">
              <w:rPr>
                <w:noProof/>
              </w:rPr>
              <w:t>related CR in S2-2410369</w:t>
            </w:r>
            <w:r>
              <w:rPr>
                <w:noProof/>
              </w:rPr>
              <w:t>)  needed to perform  NF selection taking Energy-related information into account.</w:t>
            </w:r>
          </w:p>
        </w:tc>
      </w:tr>
      <w:tr w:rsidR="00F81AD4" w14:paraId="630E453F" w14:textId="77777777" w:rsidTr="00DE642F">
        <w:tc>
          <w:tcPr>
            <w:tcW w:w="2694" w:type="dxa"/>
            <w:gridSpan w:val="2"/>
            <w:tcBorders>
              <w:left w:val="single" w:sz="4" w:space="0" w:color="auto"/>
            </w:tcBorders>
          </w:tcPr>
          <w:p w14:paraId="4A7238C8" w14:textId="77777777" w:rsidR="00F81AD4" w:rsidRDefault="00F81AD4" w:rsidP="00F81AD4">
            <w:pPr>
              <w:pStyle w:val="CRCoverPage"/>
              <w:spacing w:after="0"/>
              <w:rPr>
                <w:b/>
                <w:i/>
                <w:noProof/>
                <w:sz w:val="8"/>
                <w:szCs w:val="8"/>
              </w:rPr>
            </w:pPr>
          </w:p>
        </w:tc>
        <w:tc>
          <w:tcPr>
            <w:tcW w:w="6946" w:type="dxa"/>
            <w:gridSpan w:val="9"/>
            <w:tcBorders>
              <w:right w:val="single" w:sz="4" w:space="0" w:color="auto"/>
            </w:tcBorders>
          </w:tcPr>
          <w:p w14:paraId="1AF92507" w14:textId="77777777" w:rsidR="00F81AD4" w:rsidRDefault="00F81AD4" w:rsidP="00F81AD4">
            <w:pPr>
              <w:pStyle w:val="CRCoverPage"/>
              <w:spacing w:after="0"/>
              <w:rPr>
                <w:noProof/>
                <w:sz w:val="8"/>
                <w:szCs w:val="8"/>
              </w:rPr>
            </w:pPr>
          </w:p>
        </w:tc>
      </w:tr>
      <w:tr w:rsidR="00F81AD4" w14:paraId="795BAF71" w14:textId="77777777" w:rsidTr="00DE642F">
        <w:tc>
          <w:tcPr>
            <w:tcW w:w="2694" w:type="dxa"/>
            <w:gridSpan w:val="2"/>
            <w:tcBorders>
              <w:left w:val="single" w:sz="4" w:space="0" w:color="auto"/>
            </w:tcBorders>
          </w:tcPr>
          <w:p w14:paraId="35837B92" w14:textId="77777777" w:rsidR="00F81AD4" w:rsidRDefault="00F81AD4" w:rsidP="00F81A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6BF566F8" w:rsidR="00F81AD4" w:rsidRDefault="00F81AD4" w:rsidP="00F81AD4">
            <w:pPr>
              <w:pStyle w:val="CRCoverPage"/>
              <w:spacing w:after="0"/>
              <w:ind w:left="100"/>
              <w:rPr>
                <w:noProof/>
              </w:rPr>
            </w:pPr>
            <w:r>
              <w:rPr>
                <w:noProof/>
              </w:rPr>
              <w:t>The specification is updated to reflect the new NF-profile handling</w:t>
            </w:r>
          </w:p>
        </w:tc>
      </w:tr>
      <w:tr w:rsidR="00F81AD4" w14:paraId="23886B4F" w14:textId="77777777" w:rsidTr="00DE642F">
        <w:tc>
          <w:tcPr>
            <w:tcW w:w="2694" w:type="dxa"/>
            <w:gridSpan w:val="2"/>
            <w:tcBorders>
              <w:left w:val="single" w:sz="4" w:space="0" w:color="auto"/>
            </w:tcBorders>
          </w:tcPr>
          <w:p w14:paraId="4D667C68" w14:textId="77777777" w:rsidR="00F81AD4" w:rsidRDefault="00F81AD4" w:rsidP="00F81AD4">
            <w:pPr>
              <w:pStyle w:val="CRCoverPage"/>
              <w:spacing w:after="0"/>
              <w:rPr>
                <w:b/>
                <w:i/>
                <w:noProof/>
                <w:sz w:val="8"/>
                <w:szCs w:val="8"/>
              </w:rPr>
            </w:pPr>
          </w:p>
        </w:tc>
        <w:tc>
          <w:tcPr>
            <w:tcW w:w="6946" w:type="dxa"/>
            <w:gridSpan w:val="9"/>
            <w:tcBorders>
              <w:right w:val="single" w:sz="4" w:space="0" w:color="auto"/>
            </w:tcBorders>
          </w:tcPr>
          <w:p w14:paraId="6FBF9372" w14:textId="77777777" w:rsidR="00F81AD4" w:rsidRDefault="00F81AD4" w:rsidP="00F81AD4">
            <w:pPr>
              <w:pStyle w:val="CRCoverPage"/>
              <w:spacing w:after="0"/>
              <w:rPr>
                <w:noProof/>
                <w:sz w:val="8"/>
                <w:szCs w:val="8"/>
              </w:rPr>
            </w:pPr>
          </w:p>
        </w:tc>
      </w:tr>
      <w:tr w:rsidR="00F81AD4" w14:paraId="4D90BBD9" w14:textId="77777777" w:rsidTr="00DE642F">
        <w:tc>
          <w:tcPr>
            <w:tcW w:w="2694" w:type="dxa"/>
            <w:gridSpan w:val="2"/>
            <w:tcBorders>
              <w:left w:val="single" w:sz="4" w:space="0" w:color="auto"/>
              <w:bottom w:val="single" w:sz="4" w:space="0" w:color="auto"/>
            </w:tcBorders>
          </w:tcPr>
          <w:p w14:paraId="438988F2" w14:textId="77777777" w:rsidR="00F81AD4" w:rsidRDefault="00F81AD4" w:rsidP="00F81A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77777777" w:rsidR="00F81AD4" w:rsidRDefault="00F81AD4" w:rsidP="00F81AD4">
            <w:pPr>
              <w:pStyle w:val="CRCoverPage"/>
              <w:spacing w:after="0"/>
              <w:ind w:left="100"/>
              <w:rPr>
                <w:noProof/>
              </w:rPr>
            </w:pPr>
            <w:r>
              <w:rPr>
                <w:noProof/>
              </w:rPr>
              <w:t>Incomplete specification</w:t>
            </w:r>
          </w:p>
        </w:tc>
      </w:tr>
      <w:tr w:rsidR="00F81AD4" w14:paraId="1FC42FFF" w14:textId="77777777" w:rsidTr="00DE642F">
        <w:tc>
          <w:tcPr>
            <w:tcW w:w="2694" w:type="dxa"/>
            <w:gridSpan w:val="2"/>
          </w:tcPr>
          <w:p w14:paraId="44834774" w14:textId="77777777" w:rsidR="00F81AD4" w:rsidRDefault="00F81AD4" w:rsidP="00F81AD4">
            <w:pPr>
              <w:pStyle w:val="CRCoverPage"/>
              <w:spacing w:after="0"/>
              <w:rPr>
                <w:b/>
                <w:i/>
                <w:noProof/>
                <w:sz w:val="8"/>
                <w:szCs w:val="8"/>
              </w:rPr>
            </w:pPr>
          </w:p>
        </w:tc>
        <w:tc>
          <w:tcPr>
            <w:tcW w:w="6946" w:type="dxa"/>
            <w:gridSpan w:val="9"/>
          </w:tcPr>
          <w:p w14:paraId="7B58FBE3" w14:textId="77777777" w:rsidR="00F81AD4" w:rsidRDefault="00F81AD4" w:rsidP="00F81AD4">
            <w:pPr>
              <w:pStyle w:val="CRCoverPage"/>
              <w:spacing w:after="0"/>
              <w:rPr>
                <w:noProof/>
                <w:sz w:val="8"/>
                <w:szCs w:val="8"/>
              </w:rPr>
            </w:pPr>
          </w:p>
        </w:tc>
      </w:tr>
      <w:tr w:rsidR="00F81AD4" w14:paraId="12424FCA" w14:textId="77777777" w:rsidTr="00DE642F">
        <w:tc>
          <w:tcPr>
            <w:tcW w:w="2694" w:type="dxa"/>
            <w:gridSpan w:val="2"/>
            <w:tcBorders>
              <w:top w:val="single" w:sz="4" w:space="0" w:color="auto"/>
              <w:left w:val="single" w:sz="4" w:space="0" w:color="auto"/>
            </w:tcBorders>
          </w:tcPr>
          <w:p w14:paraId="44721F48" w14:textId="77777777" w:rsidR="00F81AD4" w:rsidRDefault="00F81AD4" w:rsidP="00F81A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5318AC97" w:rsidR="00F81AD4" w:rsidRDefault="00F81AD4" w:rsidP="00F81AD4">
            <w:pPr>
              <w:pStyle w:val="CRCoverPage"/>
              <w:spacing w:after="0"/>
              <w:ind w:left="100"/>
              <w:rPr>
                <w:noProof/>
              </w:rPr>
            </w:pPr>
            <w:r w:rsidRPr="00140E21">
              <w:rPr>
                <w:lang w:eastAsia="zh-CN"/>
              </w:rPr>
              <w:t>5.2.7.2.2</w:t>
            </w:r>
            <w:r>
              <w:rPr>
                <w:lang w:eastAsia="zh-CN"/>
              </w:rPr>
              <w:t xml:space="preserve">, </w:t>
            </w:r>
            <w:r w:rsidRPr="006F6D06">
              <w:rPr>
                <w:noProof/>
              </w:rPr>
              <w:t>5.2.7.3.2</w:t>
            </w:r>
          </w:p>
        </w:tc>
      </w:tr>
      <w:tr w:rsidR="00F81AD4" w14:paraId="4DA1C230" w14:textId="77777777" w:rsidTr="00DE642F">
        <w:tc>
          <w:tcPr>
            <w:tcW w:w="2694" w:type="dxa"/>
            <w:gridSpan w:val="2"/>
            <w:tcBorders>
              <w:left w:val="single" w:sz="4" w:space="0" w:color="auto"/>
            </w:tcBorders>
          </w:tcPr>
          <w:p w14:paraId="14FBB1A2" w14:textId="77777777" w:rsidR="00F81AD4" w:rsidRDefault="00F81AD4" w:rsidP="00F81AD4">
            <w:pPr>
              <w:pStyle w:val="CRCoverPage"/>
              <w:spacing w:after="0"/>
              <w:rPr>
                <w:b/>
                <w:i/>
                <w:noProof/>
                <w:sz w:val="8"/>
                <w:szCs w:val="8"/>
              </w:rPr>
            </w:pPr>
          </w:p>
        </w:tc>
        <w:tc>
          <w:tcPr>
            <w:tcW w:w="6946" w:type="dxa"/>
            <w:gridSpan w:val="9"/>
            <w:tcBorders>
              <w:right w:val="single" w:sz="4" w:space="0" w:color="auto"/>
            </w:tcBorders>
          </w:tcPr>
          <w:p w14:paraId="16DA3EA3" w14:textId="77777777" w:rsidR="00F81AD4" w:rsidRDefault="00F81AD4" w:rsidP="00F81AD4">
            <w:pPr>
              <w:pStyle w:val="CRCoverPage"/>
              <w:spacing w:after="0"/>
              <w:rPr>
                <w:noProof/>
                <w:sz w:val="8"/>
                <w:szCs w:val="8"/>
              </w:rPr>
            </w:pPr>
          </w:p>
        </w:tc>
      </w:tr>
      <w:tr w:rsidR="00F81AD4" w14:paraId="30C09838" w14:textId="77777777" w:rsidTr="00DE642F">
        <w:tc>
          <w:tcPr>
            <w:tcW w:w="2694" w:type="dxa"/>
            <w:gridSpan w:val="2"/>
            <w:tcBorders>
              <w:left w:val="single" w:sz="4" w:space="0" w:color="auto"/>
            </w:tcBorders>
          </w:tcPr>
          <w:p w14:paraId="51A39682" w14:textId="77777777" w:rsidR="00F81AD4" w:rsidRDefault="00F81AD4" w:rsidP="00F81A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F81AD4" w:rsidRDefault="00F81AD4" w:rsidP="00F81A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F81AD4" w:rsidRDefault="00F81AD4" w:rsidP="00F81AD4">
            <w:pPr>
              <w:pStyle w:val="CRCoverPage"/>
              <w:spacing w:after="0"/>
              <w:jc w:val="center"/>
              <w:rPr>
                <w:b/>
                <w:caps/>
                <w:noProof/>
              </w:rPr>
            </w:pPr>
            <w:r>
              <w:rPr>
                <w:b/>
                <w:caps/>
                <w:noProof/>
              </w:rPr>
              <w:t>N</w:t>
            </w:r>
          </w:p>
        </w:tc>
        <w:tc>
          <w:tcPr>
            <w:tcW w:w="2977" w:type="dxa"/>
            <w:gridSpan w:val="4"/>
          </w:tcPr>
          <w:p w14:paraId="52935C9F" w14:textId="77777777" w:rsidR="00F81AD4" w:rsidRDefault="00F81AD4" w:rsidP="00F81A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F81AD4" w:rsidRDefault="00F81AD4" w:rsidP="00F81AD4">
            <w:pPr>
              <w:pStyle w:val="CRCoverPage"/>
              <w:spacing w:after="0"/>
              <w:ind w:left="99"/>
              <w:rPr>
                <w:noProof/>
              </w:rPr>
            </w:pPr>
          </w:p>
        </w:tc>
      </w:tr>
      <w:tr w:rsidR="00F81AD4" w14:paraId="0961E47A" w14:textId="77777777" w:rsidTr="00DE642F">
        <w:tc>
          <w:tcPr>
            <w:tcW w:w="2694" w:type="dxa"/>
            <w:gridSpan w:val="2"/>
            <w:tcBorders>
              <w:left w:val="single" w:sz="4" w:space="0" w:color="auto"/>
            </w:tcBorders>
          </w:tcPr>
          <w:p w14:paraId="679C5FB4" w14:textId="77777777" w:rsidR="00F81AD4" w:rsidRDefault="00F81AD4" w:rsidP="00F81A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77777777" w:rsidR="00F81AD4" w:rsidRDefault="00F81AD4" w:rsidP="00F81A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77777777" w:rsidR="00F81AD4" w:rsidRDefault="00F81AD4" w:rsidP="00F81AD4">
            <w:pPr>
              <w:pStyle w:val="CRCoverPage"/>
              <w:spacing w:after="0"/>
              <w:jc w:val="center"/>
              <w:rPr>
                <w:b/>
                <w:caps/>
                <w:noProof/>
              </w:rPr>
            </w:pPr>
            <w:r>
              <w:rPr>
                <w:b/>
                <w:caps/>
                <w:noProof/>
              </w:rPr>
              <w:t>x</w:t>
            </w:r>
          </w:p>
        </w:tc>
        <w:tc>
          <w:tcPr>
            <w:tcW w:w="2977" w:type="dxa"/>
            <w:gridSpan w:val="4"/>
          </w:tcPr>
          <w:p w14:paraId="57DF45C3" w14:textId="77777777" w:rsidR="00F81AD4" w:rsidRDefault="00F81AD4" w:rsidP="00F81A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7777777" w:rsidR="00F81AD4" w:rsidRDefault="00F81AD4" w:rsidP="00F81AD4">
            <w:pPr>
              <w:pStyle w:val="CRCoverPage"/>
              <w:spacing w:after="0"/>
              <w:ind w:left="99"/>
              <w:rPr>
                <w:noProof/>
              </w:rPr>
            </w:pPr>
            <w:r>
              <w:rPr>
                <w:noProof/>
              </w:rPr>
              <w:t xml:space="preserve">TS/TR ... CR ... </w:t>
            </w:r>
          </w:p>
        </w:tc>
      </w:tr>
      <w:tr w:rsidR="00F81AD4" w14:paraId="79DF0FC2" w14:textId="77777777" w:rsidTr="00DE642F">
        <w:tc>
          <w:tcPr>
            <w:tcW w:w="2694" w:type="dxa"/>
            <w:gridSpan w:val="2"/>
            <w:tcBorders>
              <w:left w:val="single" w:sz="4" w:space="0" w:color="auto"/>
            </w:tcBorders>
          </w:tcPr>
          <w:p w14:paraId="0B86E4B4" w14:textId="77777777" w:rsidR="00F81AD4" w:rsidRDefault="00F81AD4" w:rsidP="00F81A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F81AD4" w:rsidRDefault="00F81AD4" w:rsidP="00F81A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F81AD4" w:rsidRDefault="00F81AD4" w:rsidP="00F81AD4">
            <w:pPr>
              <w:pStyle w:val="CRCoverPage"/>
              <w:spacing w:after="0"/>
              <w:jc w:val="center"/>
              <w:rPr>
                <w:b/>
                <w:caps/>
                <w:noProof/>
              </w:rPr>
            </w:pPr>
            <w:r>
              <w:rPr>
                <w:b/>
                <w:caps/>
                <w:noProof/>
              </w:rPr>
              <w:t>x</w:t>
            </w:r>
          </w:p>
        </w:tc>
        <w:tc>
          <w:tcPr>
            <w:tcW w:w="2977" w:type="dxa"/>
            <w:gridSpan w:val="4"/>
          </w:tcPr>
          <w:p w14:paraId="4F761328" w14:textId="77777777" w:rsidR="00F81AD4" w:rsidRDefault="00F81AD4" w:rsidP="00F81A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F81AD4" w:rsidRDefault="00F81AD4" w:rsidP="00F81AD4">
            <w:pPr>
              <w:pStyle w:val="CRCoverPage"/>
              <w:spacing w:after="0"/>
              <w:ind w:left="99"/>
              <w:rPr>
                <w:noProof/>
              </w:rPr>
            </w:pPr>
            <w:r>
              <w:rPr>
                <w:noProof/>
              </w:rPr>
              <w:t xml:space="preserve">TS/TR ... CR ... </w:t>
            </w:r>
          </w:p>
        </w:tc>
      </w:tr>
      <w:tr w:rsidR="00F81AD4" w14:paraId="0A0B09D6" w14:textId="77777777" w:rsidTr="00DE642F">
        <w:tc>
          <w:tcPr>
            <w:tcW w:w="2694" w:type="dxa"/>
            <w:gridSpan w:val="2"/>
            <w:tcBorders>
              <w:left w:val="single" w:sz="4" w:space="0" w:color="auto"/>
            </w:tcBorders>
          </w:tcPr>
          <w:p w14:paraId="7D6C7E55" w14:textId="77777777" w:rsidR="00F81AD4" w:rsidRDefault="00F81AD4" w:rsidP="00F81A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F81AD4" w:rsidRDefault="00F81AD4" w:rsidP="00F81A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F81AD4" w:rsidRDefault="00F81AD4" w:rsidP="00F81AD4">
            <w:pPr>
              <w:pStyle w:val="CRCoverPage"/>
              <w:spacing w:after="0"/>
              <w:jc w:val="center"/>
              <w:rPr>
                <w:b/>
                <w:caps/>
                <w:noProof/>
              </w:rPr>
            </w:pPr>
            <w:r>
              <w:rPr>
                <w:b/>
                <w:caps/>
                <w:noProof/>
              </w:rPr>
              <w:t>x</w:t>
            </w:r>
          </w:p>
        </w:tc>
        <w:tc>
          <w:tcPr>
            <w:tcW w:w="2977" w:type="dxa"/>
            <w:gridSpan w:val="4"/>
          </w:tcPr>
          <w:p w14:paraId="13385DE4" w14:textId="77777777" w:rsidR="00F81AD4" w:rsidRDefault="00F81AD4" w:rsidP="00F81A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F81AD4" w:rsidRDefault="00F81AD4" w:rsidP="00F81AD4">
            <w:pPr>
              <w:pStyle w:val="CRCoverPage"/>
              <w:spacing w:after="0"/>
              <w:ind w:left="99"/>
              <w:rPr>
                <w:noProof/>
              </w:rPr>
            </w:pPr>
            <w:r>
              <w:rPr>
                <w:noProof/>
              </w:rPr>
              <w:t xml:space="preserve">TS/TR ... CR ... </w:t>
            </w:r>
          </w:p>
        </w:tc>
      </w:tr>
      <w:tr w:rsidR="00F81AD4" w14:paraId="3AB4EF87" w14:textId="77777777" w:rsidTr="00DE642F">
        <w:tc>
          <w:tcPr>
            <w:tcW w:w="2694" w:type="dxa"/>
            <w:gridSpan w:val="2"/>
            <w:tcBorders>
              <w:left w:val="single" w:sz="4" w:space="0" w:color="auto"/>
            </w:tcBorders>
          </w:tcPr>
          <w:p w14:paraId="64850186" w14:textId="77777777" w:rsidR="00F81AD4" w:rsidRDefault="00F81AD4" w:rsidP="00F81AD4">
            <w:pPr>
              <w:pStyle w:val="CRCoverPage"/>
              <w:spacing w:after="0"/>
              <w:rPr>
                <w:b/>
                <w:i/>
                <w:noProof/>
              </w:rPr>
            </w:pPr>
          </w:p>
        </w:tc>
        <w:tc>
          <w:tcPr>
            <w:tcW w:w="6946" w:type="dxa"/>
            <w:gridSpan w:val="9"/>
            <w:tcBorders>
              <w:right w:val="single" w:sz="4" w:space="0" w:color="auto"/>
            </w:tcBorders>
          </w:tcPr>
          <w:p w14:paraId="5D986704" w14:textId="77777777" w:rsidR="00F81AD4" w:rsidRDefault="00F81AD4" w:rsidP="00F81AD4">
            <w:pPr>
              <w:pStyle w:val="CRCoverPage"/>
              <w:spacing w:after="0"/>
              <w:rPr>
                <w:noProof/>
              </w:rPr>
            </w:pPr>
          </w:p>
        </w:tc>
      </w:tr>
      <w:tr w:rsidR="00F81AD4" w14:paraId="7BC139B3" w14:textId="77777777" w:rsidTr="00DE642F">
        <w:tc>
          <w:tcPr>
            <w:tcW w:w="2694" w:type="dxa"/>
            <w:gridSpan w:val="2"/>
            <w:tcBorders>
              <w:left w:val="single" w:sz="4" w:space="0" w:color="auto"/>
              <w:bottom w:val="single" w:sz="4" w:space="0" w:color="auto"/>
            </w:tcBorders>
          </w:tcPr>
          <w:p w14:paraId="4A55D72C" w14:textId="77777777" w:rsidR="00F81AD4" w:rsidRDefault="00F81AD4" w:rsidP="00F81A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F81AD4" w:rsidRDefault="00F81AD4" w:rsidP="00F81AD4">
            <w:pPr>
              <w:pStyle w:val="CRCoverPage"/>
              <w:spacing w:after="0"/>
              <w:ind w:left="100"/>
              <w:rPr>
                <w:noProof/>
              </w:rPr>
            </w:pPr>
          </w:p>
        </w:tc>
      </w:tr>
      <w:tr w:rsidR="00F81AD4" w:rsidRPr="008863B9" w14:paraId="31B830F7" w14:textId="77777777" w:rsidTr="00DE642F">
        <w:tc>
          <w:tcPr>
            <w:tcW w:w="2694" w:type="dxa"/>
            <w:gridSpan w:val="2"/>
            <w:tcBorders>
              <w:top w:val="single" w:sz="4" w:space="0" w:color="auto"/>
              <w:bottom w:val="single" w:sz="4" w:space="0" w:color="auto"/>
            </w:tcBorders>
          </w:tcPr>
          <w:p w14:paraId="3ECF75CC" w14:textId="77777777" w:rsidR="00F81AD4" w:rsidRPr="008863B9" w:rsidRDefault="00F81AD4" w:rsidP="00F81A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F81AD4" w:rsidRPr="008863B9" w:rsidRDefault="00F81AD4" w:rsidP="00F81AD4">
            <w:pPr>
              <w:pStyle w:val="CRCoverPage"/>
              <w:spacing w:after="0"/>
              <w:ind w:left="100"/>
              <w:rPr>
                <w:noProof/>
                <w:sz w:val="8"/>
                <w:szCs w:val="8"/>
              </w:rPr>
            </w:pPr>
          </w:p>
        </w:tc>
      </w:tr>
      <w:tr w:rsidR="00F81AD4"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F81AD4" w:rsidRDefault="00F81AD4" w:rsidP="00F81A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9A986C3" w:rsidR="00F81AD4" w:rsidRDefault="00F81AD4" w:rsidP="00F81AD4">
            <w:pPr>
              <w:pStyle w:val="CRCoverPage"/>
              <w:spacing w:after="0"/>
              <w:ind w:left="100"/>
              <w:rPr>
                <w:noProof/>
              </w:rPr>
            </w:pPr>
            <w:r>
              <w:rPr>
                <w:noProof/>
              </w:rPr>
              <w:t>This CR depends on app</w:t>
            </w:r>
            <w:r w:rsidRPr="009E0090">
              <w:rPr>
                <w:noProof/>
              </w:rPr>
              <w:t>roval of related aspect in 23.501 CR</w:t>
            </w:r>
            <w:r w:rsidRPr="009E0090">
              <w:rPr>
                <w:rFonts w:ascii="Times New Roman" w:hAnsi="Times New Roman"/>
              </w:rPr>
              <w:t xml:space="preserve"> </w:t>
            </w:r>
            <w:r w:rsidRPr="009E0090">
              <w:rPr>
                <w:noProof/>
              </w:rPr>
              <w:fldChar w:fldCharType="begin"/>
            </w:r>
            <w:r w:rsidRPr="009E0090">
              <w:rPr>
                <w:noProof/>
              </w:rPr>
              <w:instrText xml:space="preserve"> DOCPROPERTY  Cr#  \* MERGEFORMAT </w:instrText>
            </w:r>
            <w:r w:rsidRPr="009E0090">
              <w:rPr>
                <w:noProof/>
              </w:rPr>
              <w:fldChar w:fldCharType="separate"/>
            </w:r>
            <w:r w:rsidRPr="009E0090">
              <w:rPr>
                <w:noProof/>
              </w:rPr>
              <w:t>5768</w:t>
            </w:r>
            <w:r w:rsidRPr="009E0090">
              <w:rPr>
                <w:noProof/>
              </w:rPr>
              <w:fldChar w:fldCharType="end"/>
            </w: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0" w:name="_Toc153798851"/>
      <w:bookmarkStart w:id="1" w:name="_Toc131516675"/>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E219EA">
        <w:rPr>
          <w:rFonts w:ascii="Arial" w:hAnsi="Arial"/>
          <w:i/>
          <w:color w:val="FF0000"/>
          <w:sz w:val="24"/>
          <w:lang w:val="en-US"/>
        </w:rPr>
        <w:lastRenderedPageBreak/>
        <w:t>FIRST CHANGE</w:t>
      </w:r>
    </w:p>
    <w:p w14:paraId="79D7E092" w14:textId="77777777" w:rsidR="00460BF1" w:rsidRDefault="00460BF1" w:rsidP="006F6D06">
      <w:pPr>
        <w:pStyle w:val="Heading5"/>
        <w:rPr>
          <w:lang w:eastAsia="zh-CN"/>
        </w:rPr>
      </w:pPr>
      <w:bookmarkStart w:id="9" w:name="_Toc170198334"/>
      <w:bookmarkStart w:id="10" w:name="_Toc162424757"/>
    </w:p>
    <w:p w14:paraId="01FB3CF2" w14:textId="77777777" w:rsidR="00460BF1" w:rsidRPr="00460BF1" w:rsidRDefault="00460BF1" w:rsidP="00460BF1">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11" w:name="_Toc178072427"/>
      <w:r w:rsidRPr="00460BF1">
        <w:rPr>
          <w:rFonts w:ascii="Arial" w:eastAsia="Times New Roman" w:hAnsi="Arial"/>
          <w:sz w:val="22"/>
          <w:lang w:eastAsia="zh-CN"/>
        </w:rPr>
        <w:t>5.2.7.2.2</w:t>
      </w:r>
      <w:r w:rsidRPr="00460BF1">
        <w:rPr>
          <w:rFonts w:ascii="Arial" w:eastAsia="Times New Roman" w:hAnsi="Arial"/>
          <w:sz w:val="22"/>
          <w:lang w:eastAsia="zh-CN"/>
        </w:rPr>
        <w:tab/>
        <w:t>Nnrf_NFManagement_NFRegister service operation</w:t>
      </w:r>
      <w:bookmarkEnd w:id="11"/>
    </w:p>
    <w:p w14:paraId="1E5DB96D" w14:textId="77777777" w:rsidR="00460BF1" w:rsidRPr="00460BF1" w:rsidRDefault="00460BF1" w:rsidP="00460BF1">
      <w:pPr>
        <w:overflowPunct w:val="0"/>
        <w:autoSpaceDE w:val="0"/>
        <w:autoSpaceDN w:val="0"/>
        <w:adjustRightInd w:val="0"/>
        <w:rPr>
          <w:rFonts w:eastAsia="Times New Roman"/>
          <w:lang w:eastAsia="zh-CN"/>
        </w:rPr>
      </w:pPr>
      <w:r w:rsidRPr="00460BF1">
        <w:rPr>
          <w:rFonts w:eastAsia="Times New Roman"/>
          <w:b/>
          <w:lang w:eastAsia="zh-CN"/>
        </w:rPr>
        <w:t xml:space="preserve">Service Operation name: </w:t>
      </w:r>
      <w:r w:rsidRPr="00460BF1">
        <w:rPr>
          <w:rFonts w:eastAsia="Times New Roman"/>
          <w:lang w:eastAsia="zh-CN"/>
        </w:rPr>
        <w:t>Nnrf_NFManagement_NFRegister.</w:t>
      </w:r>
    </w:p>
    <w:p w14:paraId="0C9F5635" w14:textId="77777777" w:rsidR="00460BF1" w:rsidRPr="00460BF1" w:rsidRDefault="00460BF1" w:rsidP="00460BF1">
      <w:pPr>
        <w:overflowPunct w:val="0"/>
        <w:autoSpaceDE w:val="0"/>
        <w:autoSpaceDN w:val="0"/>
        <w:adjustRightInd w:val="0"/>
        <w:rPr>
          <w:rFonts w:eastAsia="Times New Roman"/>
          <w:lang w:eastAsia="en-GB"/>
        </w:rPr>
      </w:pPr>
      <w:r w:rsidRPr="00460BF1">
        <w:rPr>
          <w:rFonts w:eastAsia="Times New Roman"/>
          <w:b/>
          <w:lang w:eastAsia="en-GB"/>
        </w:rPr>
        <w:t xml:space="preserve">Description: </w:t>
      </w:r>
      <w:r w:rsidRPr="00460BF1">
        <w:rPr>
          <w:rFonts w:eastAsia="Times New Roman"/>
          <w:lang w:eastAsia="en-GB"/>
        </w:rPr>
        <w:t>Registers the consumer NF in the NRF by providing the NF profile of the consumer NF to NRF and NRF marks the consumer NF available.</w:t>
      </w:r>
    </w:p>
    <w:p w14:paraId="57BADDEF" w14:textId="77777777" w:rsidR="00460BF1" w:rsidRPr="00460BF1" w:rsidRDefault="00460BF1" w:rsidP="00460BF1">
      <w:pPr>
        <w:overflowPunct w:val="0"/>
        <w:autoSpaceDE w:val="0"/>
        <w:autoSpaceDN w:val="0"/>
        <w:adjustRightInd w:val="0"/>
        <w:rPr>
          <w:rFonts w:eastAsia="Times New Roman"/>
          <w:lang w:eastAsia="en-GB"/>
        </w:rPr>
      </w:pPr>
      <w:r w:rsidRPr="00460BF1">
        <w:rPr>
          <w:rFonts w:eastAsia="Times New Roman"/>
          <w:b/>
          <w:lang w:eastAsia="en-GB"/>
        </w:rPr>
        <w:t>Inputs, Required:</w:t>
      </w:r>
      <w:r w:rsidRPr="00460BF1">
        <w:rPr>
          <w:rFonts w:eastAsia="Times New Roman"/>
          <w:lang w:eastAsia="zh-CN"/>
        </w:rPr>
        <w:t xml:space="preserve"> NF type, NF instance ID, FQDN or IP address of NF, Names of supported NF services (if applicable) and PLMN ID e.g. if NF needs to be discovered by other PLMNs/SNPNs.</w:t>
      </w:r>
    </w:p>
    <w:p w14:paraId="36E0F9E2" w14:textId="77777777" w:rsidR="00460BF1" w:rsidRPr="00F81AD4" w:rsidRDefault="00460BF1" w:rsidP="00460BF1">
      <w:pPr>
        <w:keepLines/>
        <w:overflowPunct w:val="0"/>
        <w:autoSpaceDE w:val="0"/>
        <w:autoSpaceDN w:val="0"/>
        <w:adjustRightInd w:val="0"/>
        <w:ind w:left="1135" w:hanging="851"/>
        <w:rPr>
          <w:rFonts w:ascii="CG Times (WN)" w:eastAsia="DengXian" w:hAnsi="CG Times (WN)"/>
          <w:lang w:eastAsia="fr-FR"/>
        </w:rPr>
      </w:pPr>
      <w:r w:rsidRPr="00F81AD4">
        <w:rPr>
          <w:rFonts w:ascii="CG Times (WN)" w:eastAsia="DengXian" w:hAnsi="CG Times (WN)"/>
          <w:lang w:eastAsia="fr-FR"/>
        </w:rPr>
        <w:t>NOTE 1:</w:t>
      </w:r>
      <w:r w:rsidRPr="00F81AD4">
        <w:rPr>
          <w:rFonts w:ascii="CG Times (WN)" w:eastAsia="DengXian" w:hAnsi="CG Times (WN)"/>
          <w:lang w:eastAsia="fr-FR"/>
        </w:rPr>
        <w:tab/>
        <w:t>for the UPF, the addressing information within the NF profile corresponds to the N4 interface.</w:t>
      </w:r>
    </w:p>
    <w:p w14:paraId="6FDF27B1" w14:textId="77777777" w:rsidR="00460BF1" w:rsidRPr="00F81AD4" w:rsidRDefault="00460BF1" w:rsidP="00460BF1">
      <w:pPr>
        <w:keepLines/>
        <w:overflowPunct w:val="0"/>
        <w:autoSpaceDE w:val="0"/>
        <w:autoSpaceDN w:val="0"/>
        <w:adjustRightInd w:val="0"/>
        <w:ind w:left="1135" w:hanging="851"/>
        <w:rPr>
          <w:rFonts w:ascii="CG Times (WN)" w:eastAsia="DengXian" w:hAnsi="CG Times (WN)"/>
          <w:lang w:eastAsia="fr-FR"/>
        </w:rPr>
      </w:pPr>
      <w:r w:rsidRPr="00F81AD4">
        <w:rPr>
          <w:rFonts w:ascii="CG Times (WN)" w:eastAsia="DengXian" w:hAnsi="CG Times (WN)"/>
          <w:lang w:eastAsia="fr-FR"/>
        </w:rPr>
        <w:t>NOTE 2:</w:t>
      </w:r>
      <w:r w:rsidRPr="00F81AD4">
        <w:rPr>
          <w:rFonts w:ascii="CG Times (WN)" w:eastAsia="DengXian" w:hAnsi="CG Times (WN)"/>
          <w:lang w:eastAsia="fr-FR"/>
        </w:rP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5F02B446" w14:textId="77777777" w:rsidR="00460BF1" w:rsidRPr="00460BF1" w:rsidRDefault="00460BF1" w:rsidP="00460BF1">
      <w:pPr>
        <w:overflowPunct w:val="0"/>
        <w:autoSpaceDE w:val="0"/>
        <w:autoSpaceDN w:val="0"/>
        <w:adjustRightInd w:val="0"/>
        <w:rPr>
          <w:rFonts w:eastAsia="Times New Roman"/>
          <w:b/>
          <w:lang w:eastAsia="en-GB"/>
        </w:rPr>
      </w:pPr>
      <w:r w:rsidRPr="00460BF1">
        <w:rPr>
          <w:rFonts w:eastAsia="Times New Roman"/>
          <w:b/>
          <w:lang w:eastAsia="en-GB"/>
        </w:rPr>
        <w:t>Inputs, Optional:</w:t>
      </w:r>
    </w:p>
    <w:p w14:paraId="05CACEC1"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If the consumer NF stores Data Set(s) (e.g. UDR): Range(s) of SUPIs, range(s) of GPSIs, range(s) of external group identifiers, Data Set Identifier(s).</w:t>
      </w:r>
    </w:p>
    <w:p w14:paraId="506A761D"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If the consumer is BSF: Range(s) of SUPIs, range(s) of GPSIs, Range(s) of (UE) IPv4 addresses or Range(s) of (UE) IPv6 prefixes, IP domain list as described in clause 6.1.6.2.21 of TS 29.510 [37], Range(s) of SUPIs, range(s) of GPSIs.</w:t>
      </w:r>
    </w:p>
    <w:p w14:paraId="1F4212A0" w14:textId="77777777" w:rsidR="00460BF1" w:rsidRPr="00F81AD4" w:rsidRDefault="00460BF1" w:rsidP="00460BF1">
      <w:pPr>
        <w:keepLines/>
        <w:overflowPunct w:val="0"/>
        <w:autoSpaceDE w:val="0"/>
        <w:autoSpaceDN w:val="0"/>
        <w:adjustRightInd w:val="0"/>
        <w:ind w:left="1135" w:hanging="851"/>
        <w:rPr>
          <w:rFonts w:ascii="CG Times (WN)" w:eastAsia="DengXian" w:hAnsi="CG Times (WN)"/>
          <w:lang w:eastAsia="fr-FR"/>
        </w:rPr>
      </w:pPr>
      <w:r w:rsidRPr="00F81AD4">
        <w:rPr>
          <w:rFonts w:ascii="CG Times (WN)" w:eastAsia="DengXian" w:hAnsi="CG Times (WN)"/>
          <w:lang w:eastAsia="fr-FR"/>
        </w:rPr>
        <w:t>NOTE 3:</w:t>
      </w:r>
      <w:r w:rsidRPr="00F81AD4">
        <w:rPr>
          <w:rFonts w:ascii="CG Times (WN)" w:eastAsia="DengXian" w:hAnsi="CG Times (WN)"/>
          <w:lang w:eastAsia="fr-FR"/>
        </w:rPr>
        <w:tab/>
        <w:t>Range of SUPI(s) is limited in this release to a SUPI type of IMSI as defined in TS 23.003 [33].</w:t>
      </w:r>
    </w:p>
    <w:p w14:paraId="44D140AB"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If the consumer is UDM, UDR, PCF, BSF or AUSF, they can include UDM Group ID, UDR Group ID, PCF Group ID, BSF Group ID, AUSF Group ID respectively.</w:t>
      </w:r>
    </w:p>
    <w:p w14:paraId="2AAAB0F8"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7153F38E"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For NSSAAF, Home Network Identifier in the form of a realm e.g. in the case of access to an SNPN using credentials owned by CH with AAA Server or in the case of SNPN Onboarding using credentials from a DCS with AAA Server.</w:t>
      </w:r>
    </w:p>
    <w:p w14:paraId="3CB38A25"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If the consumer is AMF, it includes list of GUAMI(s). In addition, AMF may include list of GUAMI(s) for which it can serve as backup for failure/maintenance.</w:t>
      </w:r>
    </w:p>
    <w:p w14:paraId="4EC77526"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If the consumer is CHF, it may include Range(s) of SUPIs, Range(s) of GPSIs, or Range(s) of PLMNs as defined in TS 32.290 [42].</w:t>
      </w:r>
    </w:p>
    <w:p w14:paraId="54E60620"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If the consumer is CHF, primary CHF instance and the secondary CHF instance pair. If the CHF does not provide NF set ID or NF Service Set ID, it shall provide a primary CHF instance and the secondary CHF instance pair and otherwise it may do so.</w:t>
      </w:r>
    </w:p>
    <w:p w14:paraId="1785D2DE"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If the consumer is P-CSCF, the P-CSCF IP address(es) to be provided to the UE by SMF.</w:t>
      </w:r>
    </w:p>
    <w:p w14:paraId="03F74EF1"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If the consumer is HSS, IMPI range, IMPU range, HSS Group ID (as defined in TS 23.228 [55]) can be used as optional input parameters.</w:t>
      </w:r>
    </w:p>
    <w:p w14:paraId="419C212F"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For the UPF Management: UPF Provisioning Information as defined in clause 4.17.6.</w:t>
      </w:r>
    </w:p>
    <w:p w14:paraId="1DB1D34E"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S-NSSAI(s) and the associated NSI ID(s) (if available).</w:t>
      </w:r>
    </w:p>
    <w:p w14:paraId="4A0418E6"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lastRenderedPageBreak/>
        <w:t>-</w:t>
      </w:r>
      <w:r w:rsidRPr="00F81AD4">
        <w:rPr>
          <w:rFonts w:ascii="CG Times (WN)" w:eastAsia="DengXian" w:hAnsi="CG Times (WN)"/>
          <w:lang w:eastAsia="fr-FR"/>
        </w:rPr>
        <w:tab/>
        <w:t>DNN(s) if the consumer is PCF or BSF. DNN(s) per S-NSSAI if the consumer is SMF, UPF or TSCTSF.</w:t>
      </w:r>
    </w:p>
    <w:p w14:paraId="1A3C06EC"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0BE25DA2"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Information about the location or serving scope of the NF consumer (operator specific information, e.g. geographical location, data centre).</w:t>
      </w:r>
    </w:p>
    <w:p w14:paraId="062ED7C9"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TAI(s).</w:t>
      </w:r>
    </w:p>
    <w:p w14:paraId="4E18FBE2"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NF Set ID.</w:t>
      </w:r>
    </w:p>
    <w:p w14:paraId="2F83D9FB"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NF Service Set ID.</w:t>
      </w:r>
    </w:p>
    <w:p w14:paraId="704E3398"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If the consumer is PCF or SMF, it includes the MA PDU Session capability to indicate if the NF instance supports MA PDU session or not.</w:t>
      </w:r>
    </w:p>
    <w:p w14:paraId="031E3E04"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If the consumer is PCF, it includes the DNN replacement capability to indicate if the NF instance supports DNN replacement or not.</w:t>
      </w:r>
    </w:p>
    <w:p w14:paraId="3A3DD33B"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If the consumer is PCF or SMF, it includes the slice replacement capability to indicate if the NF instance supports slice replacement or not.</w:t>
      </w:r>
    </w:p>
    <w:p w14:paraId="70DD459D"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If the consumer is PCF, it may include the 5G ProSe Capability as specified in TS 23.304 [77].</w:t>
      </w:r>
    </w:p>
    <w:p w14:paraId="73C49E4E"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If the consumer is PCF, it may include the V2X capability as specified in TS 23.287 [73].</w:t>
      </w:r>
    </w:p>
    <w:p w14:paraId="58FA035B"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If the consumer is PCF, it may include the A2X capability as specified in TS 23.256 [80].</w:t>
      </w:r>
    </w:p>
    <w:p w14:paraId="0A5F9EFE"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If the consumer is PCF, it may include the Ranging/SL Positioning Capability as specified in TS 23.586 [88].</w:t>
      </w:r>
    </w:p>
    <w:p w14:paraId="11631D17"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If the consumer is PCF, it may include the indication of PCF support of URSP delivery in EPS.</w:t>
      </w:r>
    </w:p>
    <w:p w14:paraId="225FB248"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If the consumer is NWDAF, it may include:</w:t>
      </w:r>
    </w:p>
    <w:p w14:paraId="4C472D1A" w14:textId="77777777" w:rsidR="00460BF1" w:rsidRPr="00F81AD4" w:rsidRDefault="00460BF1" w:rsidP="00460BF1">
      <w:pPr>
        <w:overflowPunct w:val="0"/>
        <w:autoSpaceDE w:val="0"/>
        <w:autoSpaceDN w:val="0"/>
        <w:adjustRightInd w:val="0"/>
        <w:ind w:left="851"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Analytics ID(s) (possibly per service).</w:t>
      </w:r>
    </w:p>
    <w:p w14:paraId="619A1A15" w14:textId="77777777" w:rsidR="00460BF1" w:rsidRPr="00F81AD4" w:rsidRDefault="00460BF1" w:rsidP="00460BF1">
      <w:pPr>
        <w:overflowPunct w:val="0"/>
        <w:autoSpaceDE w:val="0"/>
        <w:autoSpaceDN w:val="0"/>
        <w:adjustRightInd w:val="0"/>
        <w:ind w:left="851"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NWDAF Serving Area information and Supported Analytics Delay per Analytics ID(s) (if available).</w:t>
      </w:r>
    </w:p>
    <w:p w14:paraId="6FE77716" w14:textId="77777777" w:rsidR="00460BF1" w:rsidRPr="00F81AD4" w:rsidRDefault="00460BF1" w:rsidP="00460BF1">
      <w:pPr>
        <w:overflowPunct w:val="0"/>
        <w:autoSpaceDE w:val="0"/>
        <w:autoSpaceDN w:val="0"/>
        <w:adjustRightInd w:val="0"/>
        <w:ind w:left="851"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Analytics aggregation capability and/ or Analytics metadata provisioning capability if such capability is provided by the NWDAF.</w:t>
      </w:r>
    </w:p>
    <w:p w14:paraId="1DD07092" w14:textId="77777777" w:rsidR="00460BF1" w:rsidRPr="00F81AD4" w:rsidRDefault="00460BF1" w:rsidP="00460BF1">
      <w:pPr>
        <w:overflowPunct w:val="0"/>
        <w:autoSpaceDE w:val="0"/>
        <w:autoSpaceDN w:val="0"/>
        <w:adjustRightInd w:val="0"/>
        <w:ind w:left="851"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Roaming exchange capability if such capability is provided by NWDAF.</w:t>
      </w:r>
    </w:p>
    <w:p w14:paraId="607B41F7" w14:textId="77777777" w:rsidR="00460BF1" w:rsidRPr="00F81AD4" w:rsidRDefault="00460BF1" w:rsidP="00460BF1">
      <w:pPr>
        <w:overflowPunct w:val="0"/>
        <w:autoSpaceDE w:val="0"/>
        <w:autoSpaceDN w:val="0"/>
        <w:adjustRightInd w:val="0"/>
        <w:ind w:left="851"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739E9205" w14:textId="77777777" w:rsidR="00460BF1" w:rsidRPr="00F81AD4" w:rsidRDefault="00460BF1" w:rsidP="00460BF1">
      <w:pPr>
        <w:overflowPunct w:val="0"/>
        <w:autoSpaceDE w:val="0"/>
        <w:autoSpaceDN w:val="0"/>
        <w:adjustRightInd w:val="0"/>
        <w:ind w:left="851"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If the consumer is NWDAF containing MTLF with Federated Learning (FL) capability, it includes FL capability information per analytics ID containing FL capability type (i.e. FL client and/or FL server, if available) and Time interval supporting FL, if available (see clause 5.2 of TS 23.288 [50]).</w:t>
      </w:r>
    </w:p>
    <w:p w14:paraId="2554BC3C" w14:textId="77777777" w:rsidR="00460BF1" w:rsidRPr="00F81AD4" w:rsidRDefault="00460BF1" w:rsidP="00460BF1">
      <w:pPr>
        <w:overflowPunct w:val="0"/>
        <w:autoSpaceDE w:val="0"/>
        <w:autoSpaceDN w:val="0"/>
        <w:adjustRightInd w:val="0"/>
        <w:ind w:left="851"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If the consumer is NWDAF containing MTLF with ML Model Accuracy checking capability, it includes ML Model Accuracy checking capability for ML model accuracy monitoring (see clause 5.2 of TS 23.288 [50]).</w:t>
      </w:r>
    </w:p>
    <w:p w14:paraId="3EC60B5C" w14:textId="77777777" w:rsidR="00460BF1" w:rsidRPr="00F81AD4" w:rsidRDefault="00460BF1" w:rsidP="00460BF1">
      <w:pPr>
        <w:overflowPunct w:val="0"/>
        <w:autoSpaceDE w:val="0"/>
        <w:autoSpaceDN w:val="0"/>
        <w:adjustRightInd w:val="0"/>
        <w:ind w:left="851"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If the consumer is NWDAF containing AnLF with Analytics Accuracy checking capability, it includes Analytics Accuracy checking capability for Analytics Accuracy Monitoring (see clause 5.2 of TS 23.288 [50]).</w:t>
      </w:r>
    </w:p>
    <w:p w14:paraId="4EAE9FCA" w14:textId="77777777" w:rsidR="00460BF1" w:rsidRPr="00F81AD4" w:rsidRDefault="00460BF1" w:rsidP="00460BF1">
      <w:pPr>
        <w:overflowPunct w:val="0"/>
        <w:autoSpaceDE w:val="0"/>
        <w:autoSpaceDN w:val="0"/>
        <w:adjustRightInd w:val="0"/>
        <w:ind w:left="851"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It may also include NF Set ID and NF Type of the NF data sources, if data management service is available.</w:t>
      </w:r>
    </w:p>
    <w:p w14:paraId="1C34DA48"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lastRenderedPageBreak/>
        <w:tab/>
        <w:t>Details about NWDAF specific information are described in clause 6.3.13 of TS 23.501 [2].</w:t>
      </w:r>
    </w:p>
    <w:p w14:paraId="32A6C417"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If the consumer is ADRF, it may include:</w:t>
      </w:r>
    </w:p>
    <w:p w14:paraId="42BD6838" w14:textId="77777777" w:rsidR="00460BF1" w:rsidRPr="00F81AD4" w:rsidRDefault="00460BF1" w:rsidP="00460BF1">
      <w:pPr>
        <w:overflowPunct w:val="0"/>
        <w:autoSpaceDE w:val="0"/>
        <w:autoSpaceDN w:val="0"/>
        <w:adjustRightInd w:val="0"/>
        <w:ind w:left="851"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Data and analytics storage and retrieval capability if available.</w:t>
      </w:r>
    </w:p>
    <w:p w14:paraId="7753F938" w14:textId="77777777" w:rsidR="00460BF1" w:rsidRPr="00F81AD4" w:rsidRDefault="00460BF1" w:rsidP="00460BF1">
      <w:pPr>
        <w:overflowPunct w:val="0"/>
        <w:autoSpaceDE w:val="0"/>
        <w:autoSpaceDN w:val="0"/>
        <w:adjustRightInd w:val="0"/>
        <w:ind w:left="851"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ML model storage and retrieval capability if available.</w:t>
      </w:r>
    </w:p>
    <w:p w14:paraId="6B8CC11E"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ab/>
        <w:t>Details about ADRF specific information are described in clause 6.3.20 of TS 23.501 [2].</w:t>
      </w:r>
    </w:p>
    <w:p w14:paraId="11D98BC5"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61D3BF62"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If the consumer is a NSACF, it includes the S-NSSAI(s) of the PLMN or SNPN where the NSACF is located, the NSAC Service Area Identifier(s) n and NSACF service capabilities. Details about NSAC Service Area Identifier and NSACF service capabilities are described in clause 6.3.22 of TS 23.501 [2].</w:t>
      </w:r>
    </w:p>
    <w:p w14:paraId="136202FF"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Notification endpoint for default subscription for each type of notification that the NF is interested in receiving.</w:t>
      </w:r>
    </w:p>
    <w:p w14:paraId="3219B5CC"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Endpoint Address(es) of instance(s) of supported service(s).</w:t>
      </w:r>
    </w:p>
    <w:p w14:paraId="1F601FB0"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NF capacity information.</w:t>
      </w:r>
    </w:p>
    <w:p w14:paraId="45AC6ED7"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NF priority information.</w:t>
      </w:r>
    </w:p>
    <w:p w14:paraId="03250806"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If consumer is NF, SCP domain the NF belongs to.</w:t>
      </w:r>
    </w:p>
    <w:p w14:paraId="3EB18075"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If the consumer is SCP, it may include:</w:t>
      </w:r>
    </w:p>
    <w:p w14:paraId="3A99DDC6" w14:textId="77777777" w:rsidR="00460BF1" w:rsidRPr="00F81AD4" w:rsidRDefault="00460BF1" w:rsidP="00460BF1">
      <w:pPr>
        <w:overflowPunct w:val="0"/>
        <w:autoSpaceDE w:val="0"/>
        <w:autoSpaceDN w:val="0"/>
        <w:adjustRightInd w:val="0"/>
        <w:ind w:left="851"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SCP domain(s) the SCP belongs to.</w:t>
      </w:r>
    </w:p>
    <w:p w14:paraId="3BDDDA88" w14:textId="77777777" w:rsidR="00460BF1" w:rsidRPr="00F81AD4" w:rsidRDefault="00460BF1" w:rsidP="00460BF1">
      <w:pPr>
        <w:overflowPunct w:val="0"/>
        <w:autoSpaceDE w:val="0"/>
        <w:autoSpaceDN w:val="0"/>
        <w:adjustRightInd w:val="0"/>
        <w:ind w:left="851"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Remote PLMNs reachable through SCP.</w:t>
      </w:r>
    </w:p>
    <w:p w14:paraId="491578EF" w14:textId="77777777" w:rsidR="00460BF1" w:rsidRPr="00F81AD4" w:rsidRDefault="00460BF1" w:rsidP="00460BF1">
      <w:pPr>
        <w:overflowPunct w:val="0"/>
        <w:autoSpaceDE w:val="0"/>
        <w:autoSpaceDN w:val="0"/>
        <w:adjustRightInd w:val="0"/>
        <w:ind w:left="851"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Endpoint addresses or Address Domain(s) (e.g. IP Address or FQDN ranges) accessible via the SCP.</w:t>
      </w:r>
    </w:p>
    <w:p w14:paraId="57CD4762" w14:textId="77777777" w:rsidR="00460BF1" w:rsidRPr="00F81AD4" w:rsidRDefault="00460BF1" w:rsidP="00460BF1">
      <w:pPr>
        <w:overflowPunct w:val="0"/>
        <w:autoSpaceDE w:val="0"/>
        <w:autoSpaceDN w:val="0"/>
        <w:adjustRightInd w:val="0"/>
        <w:ind w:left="851"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NF sets of NFs served by the SCP.</w:t>
      </w:r>
    </w:p>
    <w:p w14:paraId="79385D47" w14:textId="77777777" w:rsidR="00460BF1" w:rsidRPr="00F81AD4" w:rsidRDefault="00460BF1" w:rsidP="00460BF1">
      <w:pPr>
        <w:overflowPunct w:val="0"/>
        <w:autoSpaceDE w:val="0"/>
        <w:autoSpaceDN w:val="0"/>
        <w:adjustRightInd w:val="0"/>
        <w:ind w:left="851"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If the consumer NF is MB-SMF, it may include MB-SMF service area and the MBS Session ID(s), Area Session ID(s), the corresponding MBS service area(s) if available, as specified in TS 23.247 [78].</w:t>
      </w:r>
    </w:p>
    <w:p w14:paraId="025F7577"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232A15B2"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If the consumer is EASDF, it may include S-NSSAI, DNN, N6 IP address of the PSA UPF, Supported DNS security protocols of EASDF, location as per NF profile and DNAI (if exists).</w:t>
      </w:r>
    </w:p>
    <w:p w14:paraId="208F21BD"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For ON-SNPN, if the consumer is AMF, Capability to support SNPN Onboarding, or, if the consumer is SMF, Capability to support User Plane Remote Provisioning.</w:t>
      </w:r>
    </w:p>
    <w:p w14:paraId="2E0E127F"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If the consumer is NEF, it may include the support for UAS NF functionality, the capability to support Multi-member AF session with required QoS and the capability to support member UE selection assistance functionality.</w:t>
      </w:r>
    </w:p>
    <w:p w14:paraId="6CE86CDF"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If the consumer is UPF and UPF can expose NAT information, it may include the range of IP addresses the NAT uses towards the DN (e.g. public IP addresses). This IP address range may be on a per IP domain, DNN and S-NSSAI.</w:t>
      </w:r>
    </w:p>
    <w:p w14:paraId="2BA5A5F1"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lastRenderedPageBreak/>
        <w:t>-</w:t>
      </w:r>
      <w:r w:rsidRPr="00F81AD4">
        <w:rPr>
          <w:rFonts w:ascii="CG Times (WN)" w:eastAsia="DengXian" w:hAnsi="CG Times (WN)"/>
          <w:lang w:eastAsia="fr-FR"/>
        </w:rPr>
        <w:tab/>
        <w:t>If the consumer is DCSF, it may include an IMS domain name or a list of IMS domain names it serves, IMPU range of calling identity or called identity it serves, or IMPI range it serves.</w:t>
      </w:r>
    </w:p>
    <w:p w14:paraId="0CDBDD01"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If the consumer is MF, it includes the data channel media capabilities it supports. It may also include MF location information as specified in TS 23.228 [55].</w:t>
      </w:r>
    </w:p>
    <w:p w14:paraId="69BA29A8"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If the consumer is MRF or MRFP, it includes the list of supported IMS media services (as defined in TS 23.228 [55]).</w:t>
      </w:r>
    </w:p>
    <w:p w14:paraId="7433667F" w14:textId="01FCC977" w:rsidR="00460BF1" w:rsidRDefault="00460BF1" w:rsidP="00460BF1">
      <w:pPr>
        <w:pStyle w:val="B1"/>
        <w:rPr>
          <w:ins w:id="12" w:author="Nokia" w:date="2024-07-15T14:56:00Z"/>
        </w:rPr>
      </w:pPr>
      <w:r w:rsidRPr="00F81AD4">
        <w:rPr>
          <w:rFonts w:ascii="CG Times (WN)" w:eastAsia="DengXian" w:hAnsi="CG Times (WN)"/>
          <w:lang w:eastAsia="fr-FR"/>
        </w:rPr>
        <w:t>-</w:t>
      </w:r>
      <w:r w:rsidRPr="00F81AD4">
        <w:rPr>
          <w:rFonts w:ascii="CG Times (WN)" w:eastAsia="DengXian" w:hAnsi="CG Times (WN)"/>
          <w:lang w:eastAsia="fr-FR"/>
        </w:rPr>
        <w:tab/>
      </w:r>
      <w:ins w:id="13" w:author="Nokia" w:date="2024-07-17T11:36:00Z">
        <w:r>
          <w:t>T</w:t>
        </w:r>
      </w:ins>
      <w:ins w:id="14" w:author="Nokia" w:date="2024-07-15T14:56:00Z">
        <w:r>
          <w:t xml:space="preserve">he </w:t>
        </w:r>
      </w:ins>
      <w:ins w:id="15" w:author="Nokia" w:date="2024-07-17T11:34:00Z">
        <w:r>
          <w:t xml:space="preserve">parameters defined in clause </w:t>
        </w:r>
        <w:r w:rsidRPr="006A1B40">
          <w:rPr>
            <w:highlight w:val="yellow"/>
            <w:rPrChange w:id="16" w:author="Nokia" w:date="2024-08-09T07:47:00Z">
              <w:rPr/>
            </w:rPrChange>
          </w:rPr>
          <w:t>5.x.</w:t>
        </w:r>
      </w:ins>
      <w:ins w:id="17" w:author="Nokia" w:date="2024-07-17T11:35:00Z">
        <w:r w:rsidRPr="006A1B40">
          <w:rPr>
            <w:highlight w:val="yellow"/>
            <w:rPrChange w:id="18" w:author="Nokia" w:date="2024-08-09T07:47:00Z">
              <w:rPr/>
            </w:rPrChange>
          </w:rPr>
          <w:t>3</w:t>
        </w:r>
        <w:r>
          <w:t xml:space="preserve"> of TS 23.501 [2] may be included in the NF profile</w:t>
        </w:r>
      </w:ins>
      <w:ins w:id="19" w:author="Nokia" w:date="2024-07-17T11:36:00Z">
        <w:r>
          <w:t xml:space="preserve"> to support Energy-related criteria for NF discovery and selection</w:t>
        </w:r>
      </w:ins>
      <w:ins w:id="20" w:author="Nokia" w:date="2024-07-17T11:35:00Z">
        <w:r>
          <w:t>.</w:t>
        </w:r>
      </w:ins>
    </w:p>
    <w:p w14:paraId="4A9297F9" w14:textId="72F0039B"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p>
    <w:p w14:paraId="25DCF803" w14:textId="77777777" w:rsidR="00460BF1" w:rsidRPr="00460BF1" w:rsidRDefault="00460BF1" w:rsidP="00460BF1">
      <w:pPr>
        <w:overflowPunct w:val="0"/>
        <w:autoSpaceDE w:val="0"/>
        <w:autoSpaceDN w:val="0"/>
        <w:adjustRightInd w:val="0"/>
        <w:rPr>
          <w:rFonts w:eastAsia="Times New Roman"/>
          <w:lang w:eastAsia="en-GB"/>
        </w:rPr>
      </w:pPr>
      <w:r w:rsidRPr="00460BF1">
        <w:rPr>
          <w:rFonts w:eastAsia="Times New Roman"/>
          <w:b/>
          <w:lang w:eastAsia="en-GB"/>
        </w:rPr>
        <w:t xml:space="preserve">Outputs, Required: </w:t>
      </w:r>
      <w:r w:rsidRPr="00460BF1">
        <w:rPr>
          <w:rFonts w:eastAsia="Times New Roman"/>
          <w:lang w:eastAsia="en-GB"/>
        </w:rPr>
        <w:t>Result indication.</w:t>
      </w:r>
    </w:p>
    <w:p w14:paraId="292346BC" w14:textId="77777777" w:rsidR="00460BF1" w:rsidRPr="00460BF1" w:rsidRDefault="00460BF1" w:rsidP="00460BF1">
      <w:pPr>
        <w:overflowPunct w:val="0"/>
        <w:autoSpaceDE w:val="0"/>
        <w:autoSpaceDN w:val="0"/>
        <w:adjustRightInd w:val="0"/>
        <w:rPr>
          <w:rFonts w:eastAsia="Times New Roman"/>
          <w:lang w:eastAsia="zh-CN"/>
        </w:rPr>
      </w:pPr>
      <w:r w:rsidRPr="00460BF1">
        <w:rPr>
          <w:rFonts w:eastAsia="Times New Roman"/>
          <w:b/>
          <w:lang w:eastAsia="en-GB"/>
        </w:rPr>
        <w:t>Outputs, Optional:</w:t>
      </w:r>
      <w:r w:rsidRPr="00460BF1">
        <w:rPr>
          <w:rFonts w:eastAsia="Times New Roman"/>
          <w:lang w:eastAsia="en-GB"/>
        </w:rPr>
        <w:t xml:space="preserve"> </w:t>
      </w:r>
      <w:r w:rsidRPr="00460BF1">
        <w:rPr>
          <w:rFonts w:eastAsia="Times New Roman"/>
          <w:lang w:eastAsia="zh-CN"/>
        </w:rPr>
        <w:t>None.</w:t>
      </w:r>
    </w:p>
    <w:p w14:paraId="495D6440" w14:textId="77777777" w:rsidR="00460BF1" w:rsidRPr="00460BF1" w:rsidRDefault="00460BF1" w:rsidP="00460BF1">
      <w:pPr>
        <w:overflowPunct w:val="0"/>
        <w:autoSpaceDE w:val="0"/>
        <w:autoSpaceDN w:val="0"/>
        <w:adjustRightInd w:val="0"/>
        <w:rPr>
          <w:rFonts w:eastAsia="SimSun"/>
          <w:lang w:eastAsia="en-GB"/>
        </w:rPr>
      </w:pPr>
      <w:r w:rsidRPr="00460BF1">
        <w:rPr>
          <w:rFonts w:eastAsia="SimSun"/>
          <w:lang w:eastAsia="zh-CN"/>
        </w:rPr>
        <w:t>See clause 5.21.2.1 of TS 23.501 [2], the AMF registers itself to NRF.</w:t>
      </w:r>
    </w:p>
    <w:p w14:paraId="4B4C6435" w14:textId="77777777" w:rsidR="00460BF1" w:rsidRDefault="00460BF1" w:rsidP="006F6D06">
      <w:pPr>
        <w:pStyle w:val="Heading5"/>
        <w:rPr>
          <w:lang w:eastAsia="zh-CN"/>
        </w:rPr>
      </w:pPr>
    </w:p>
    <w:bookmarkEnd w:id="9"/>
    <w:p w14:paraId="65467795" w14:textId="5C8473D3" w:rsidR="006F6D06" w:rsidRPr="00E219EA" w:rsidRDefault="006F6D06" w:rsidP="006F6D0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Pr="00E219EA">
        <w:rPr>
          <w:rFonts w:ascii="Arial" w:hAnsi="Arial"/>
          <w:i/>
          <w:color w:val="FF0000"/>
          <w:sz w:val="24"/>
          <w:lang w:val="en-US"/>
        </w:rPr>
        <w:t>CHANGE</w:t>
      </w:r>
      <w:r>
        <w:rPr>
          <w:rFonts w:ascii="Arial" w:hAnsi="Arial"/>
          <w:i/>
          <w:color w:val="FF0000"/>
          <w:sz w:val="24"/>
          <w:lang w:val="en-US"/>
        </w:rPr>
        <w:t>S</w:t>
      </w:r>
    </w:p>
    <w:p w14:paraId="2D225B8C" w14:textId="77777777" w:rsidR="00460BF1" w:rsidRDefault="00460BF1" w:rsidP="006F6D06">
      <w:pPr>
        <w:pStyle w:val="Heading5"/>
        <w:rPr>
          <w:lang w:eastAsia="zh-CN"/>
        </w:rPr>
      </w:pPr>
      <w:bookmarkStart w:id="21" w:name="_Toc170198342"/>
      <w:bookmarkEnd w:id="10"/>
    </w:p>
    <w:p w14:paraId="17B2244E" w14:textId="77777777" w:rsidR="00460BF1" w:rsidRPr="00460BF1" w:rsidRDefault="00460BF1" w:rsidP="00460BF1">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22" w:name="_Toc45193537"/>
      <w:bookmarkStart w:id="23" w:name="_Toc47593169"/>
      <w:bookmarkStart w:id="24" w:name="_Toc51835256"/>
      <w:bookmarkStart w:id="25" w:name="_Toc178072435"/>
      <w:r w:rsidRPr="00460BF1">
        <w:rPr>
          <w:rFonts w:ascii="Arial" w:eastAsia="Times New Roman" w:hAnsi="Arial"/>
          <w:sz w:val="22"/>
          <w:lang w:eastAsia="zh-CN"/>
        </w:rPr>
        <w:t>5.2.7.3.2</w:t>
      </w:r>
      <w:r w:rsidRPr="00460BF1">
        <w:rPr>
          <w:rFonts w:ascii="Arial" w:eastAsia="Times New Roman" w:hAnsi="Arial"/>
          <w:sz w:val="22"/>
          <w:lang w:eastAsia="zh-CN"/>
        </w:rPr>
        <w:tab/>
        <w:t>Nnrf_NFDiscovery_Request service operation</w:t>
      </w:r>
      <w:bookmarkEnd w:id="22"/>
      <w:bookmarkEnd w:id="23"/>
      <w:bookmarkEnd w:id="24"/>
      <w:bookmarkEnd w:id="25"/>
    </w:p>
    <w:p w14:paraId="28277D35" w14:textId="77777777" w:rsidR="00460BF1" w:rsidRPr="00460BF1" w:rsidRDefault="00460BF1" w:rsidP="00460BF1">
      <w:pPr>
        <w:overflowPunct w:val="0"/>
        <w:autoSpaceDE w:val="0"/>
        <w:autoSpaceDN w:val="0"/>
        <w:adjustRightInd w:val="0"/>
        <w:rPr>
          <w:rFonts w:eastAsia="Times New Roman"/>
          <w:b/>
          <w:lang w:eastAsia="zh-CN"/>
        </w:rPr>
      </w:pPr>
      <w:r w:rsidRPr="00460BF1">
        <w:rPr>
          <w:rFonts w:eastAsia="Times New Roman"/>
          <w:b/>
          <w:lang w:eastAsia="zh-CN"/>
        </w:rPr>
        <w:t xml:space="preserve">Service operation name: </w:t>
      </w:r>
      <w:r w:rsidRPr="00460BF1">
        <w:rPr>
          <w:rFonts w:eastAsia="Times New Roman"/>
          <w:lang w:eastAsia="zh-CN"/>
        </w:rPr>
        <w:t>Nnrf_NFDiscovery_Request</w:t>
      </w:r>
    </w:p>
    <w:p w14:paraId="0DFB2EED" w14:textId="77777777" w:rsidR="00460BF1" w:rsidRPr="00460BF1" w:rsidRDefault="00460BF1" w:rsidP="00460BF1">
      <w:pPr>
        <w:overflowPunct w:val="0"/>
        <w:autoSpaceDE w:val="0"/>
        <w:autoSpaceDN w:val="0"/>
        <w:adjustRightInd w:val="0"/>
        <w:rPr>
          <w:rFonts w:eastAsia="Times New Roman"/>
          <w:lang w:eastAsia="en-GB"/>
        </w:rPr>
      </w:pPr>
      <w:r w:rsidRPr="00460BF1">
        <w:rPr>
          <w:rFonts w:eastAsia="Times New Roman"/>
          <w:b/>
          <w:lang w:eastAsia="en-GB"/>
        </w:rPr>
        <w:t xml:space="preserve">Description: </w:t>
      </w:r>
      <w:r w:rsidRPr="00460BF1">
        <w:rPr>
          <w:rFonts w:eastAsia="Times New Roman"/>
          <w:lang w:eastAsia="en-GB"/>
        </w:rPr>
        <w:t>provides the IP address or FQDN of the expected NF instance</w:t>
      </w:r>
      <w:r w:rsidRPr="00460BF1">
        <w:rPr>
          <w:rFonts w:eastAsia="Times New Roman"/>
          <w:lang w:eastAsia="zh-CN"/>
        </w:rPr>
        <w:t>(s)</w:t>
      </w:r>
      <w:r w:rsidRPr="00460BF1">
        <w:rPr>
          <w:rFonts w:eastAsia="Times New Roman"/>
          <w:lang w:eastAsia="en-GB"/>
        </w:rPr>
        <w:t xml:space="preserve"> and if present in NF profile, the Endpoint Address(es) of NF service instance(s) to the NF service consumer or SCP.</w:t>
      </w:r>
    </w:p>
    <w:p w14:paraId="7843F750" w14:textId="77777777" w:rsidR="00460BF1" w:rsidRPr="00460BF1" w:rsidRDefault="00460BF1" w:rsidP="00460BF1">
      <w:pPr>
        <w:overflowPunct w:val="0"/>
        <w:autoSpaceDE w:val="0"/>
        <w:autoSpaceDN w:val="0"/>
        <w:adjustRightInd w:val="0"/>
        <w:rPr>
          <w:rFonts w:eastAsia="Times New Roman"/>
          <w:lang w:eastAsia="zh-CN"/>
        </w:rPr>
      </w:pPr>
      <w:r w:rsidRPr="00460BF1">
        <w:rPr>
          <w:rFonts w:eastAsia="Times New Roman"/>
          <w:b/>
          <w:lang w:eastAsia="en-GB"/>
        </w:rPr>
        <w:t>Inputs, Required:</w:t>
      </w:r>
      <w:r w:rsidRPr="00460BF1">
        <w:rPr>
          <w:rFonts w:eastAsia="Times New Roman"/>
          <w:lang w:eastAsia="zh-CN"/>
        </w:rPr>
        <w:t xml:space="preserve"> one or more target NF service Name(s), NF type of the target NF, NF type of the NF service consumer.</w:t>
      </w:r>
    </w:p>
    <w:p w14:paraId="6273A143" w14:textId="77777777" w:rsidR="00460BF1" w:rsidRPr="00460BF1" w:rsidRDefault="00460BF1" w:rsidP="00460BF1">
      <w:pPr>
        <w:overflowPunct w:val="0"/>
        <w:autoSpaceDE w:val="0"/>
        <w:autoSpaceDN w:val="0"/>
        <w:adjustRightInd w:val="0"/>
        <w:rPr>
          <w:rFonts w:eastAsia="Times New Roman"/>
          <w:lang w:eastAsia="en-GB"/>
        </w:rPr>
      </w:pPr>
      <w:r w:rsidRPr="00460BF1">
        <w:rPr>
          <w:rFonts w:eastAsia="Times New Roman"/>
          <w:lang w:eastAsia="ja-JP"/>
        </w:rPr>
        <w:t xml:space="preserve">If the NF service consumer intends to discover an NF service producer providing all the standardized services, it </w:t>
      </w:r>
      <w:r w:rsidRPr="00460BF1">
        <w:rPr>
          <w:rFonts w:eastAsia="Times New Roman"/>
          <w:lang w:eastAsia="en-GB"/>
        </w:rPr>
        <w:t xml:space="preserve">provides </w:t>
      </w:r>
      <w:r w:rsidRPr="00460BF1">
        <w:rPr>
          <w:rFonts w:eastAsia="Times New Roman"/>
          <w:lang w:eastAsia="ja-JP"/>
        </w:rPr>
        <w:t>a wildcard NF service name.</w:t>
      </w:r>
    </w:p>
    <w:p w14:paraId="08FE6215" w14:textId="77777777" w:rsidR="00460BF1" w:rsidRPr="00460BF1" w:rsidRDefault="00460BF1" w:rsidP="00460BF1">
      <w:pPr>
        <w:overflowPunct w:val="0"/>
        <w:autoSpaceDE w:val="0"/>
        <w:autoSpaceDN w:val="0"/>
        <w:adjustRightInd w:val="0"/>
        <w:rPr>
          <w:rFonts w:eastAsia="Times New Roman"/>
          <w:lang w:eastAsia="en-GB"/>
        </w:rPr>
      </w:pPr>
      <w:r w:rsidRPr="00460BF1">
        <w:rPr>
          <w:rFonts w:eastAsia="Times New Roman"/>
          <w:b/>
          <w:lang w:eastAsia="en-GB"/>
        </w:rPr>
        <w:t>Inputs, Optional:</w:t>
      </w:r>
    </w:p>
    <w:p w14:paraId="220571D5"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zh-CN"/>
        </w:rPr>
      </w:pPr>
      <w:r w:rsidRPr="00F81AD4">
        <w:rPr>
          <w:rFonts w:ascii="CG Times (WN)" w:eastAsia="DengXian" w:hAnsi="CG Times (WN)"/>
          <w:lang w:eastAsia="fr-FR"/>
        </w:rPr>
        <w:t>-</w:t>
      </w:r>
      <w:r w:rsidRPr="00F81AD4">
        <w:rPr>
          <w:rFonts w:ascii="CG Times (WN)" w:eastAsia="DengXian" w:hAnsi="CG Times (WN)"/>
          <w:lang w:eastAsia="fr-FR"/>
        </w:rPr>
        <w:tab/>
        <w:t xml:space="preserve">S-NSSAI and the associated NSI ID (if available), DNN, </w:t>
      </w:r>
      <w:r w:rsidRPr="00F81AD4">
        <w:rPr>
          <w:rFonts w:ascii="CG Times (WN)" w:eastAsia="DengXian" w:hAnsi="CG Times (WN)"/>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45ECC6AE" w14:textId="77777777" w:rsidR="00460BF1" w:rsidRPr="00F81AD4" w:rsidRDefault="00460BF1" w:rsidP="00460BF1">
      <w:pPr>
        <w:keepLines/>
        <w:overflowPunct w:val="0"/>
        <w:autoSpaceDE w:val="0"/>
        <w:autoSpaceDN w:val="0"/>
        <w:adjustRightInd w:val="0"/>
        <w:ind w:left="1135" w:hanging="851"/>
        <w:rPr>
          <w:rFonts w:ascii="CG Times (WN)" w:eastAsia="DengXian" w:hAnsi="CG Times (WN)"/>
          <w:lang w:eastAsia="zh-CN"/>
        </w:rPr>
      </w:pPr>
      <w:r w:rsidRPr="00F81AD4">
        <w:rPr>
          <w:rFonts w:ascii="CG Times (WN)" w:eastAsia="DengXian" w:hAnsi="CG Times (WN)"/>
          <w:lang w:eastAsia="zh-CN"/>
        </w:rPr>
        <w:t>NOTE 1:</w:t>
      </w:r>
      <w:r w:rsidRPr="00F81AD4">
        <w:rPr>
          <w:rFonts w:ascii="CG Times (WN)" w:eastAsia="DengXian" w:hAnsi="CG Times (WN)"/>
          <w:lang w:eastAsia="zh-CN"/>
        </w:rPr>
        <w:tab/>
        <w:t>For network slicing the NF service consumer ID is a required input.</w:t>
      </w:r>
    </w:p>
    <w:p w14:paraId="51C6E8AB" w14:textId="4F46459C" w:rsidR="00460BF1" w:rsidRPr="00460BF1" w:rsidRDefault="00460BF1" w:rsidP="00460BF1">
      <w:pPr>
        <w:pStyle w:val="B1"/>
      </w:pPr>
      <w:ins w:id="26" w:author="Nokia" w:date="2024-07-17T11:36:00Z">
        <w:r>
          <w:t>-</w:t>
        </w:r>
        <w:r>
          <w:tab/>
          <w:t xml:space="preserve">The parameters defined in clause </w:t>
        </w:r>
        <w:r w:rsidRPr="006A1B40">
          <w:rPr>
            <w:highlight w:val="yellow"/>
            <w:rPrChange w:id="27" w:author="Nokia" w:date="2024-08-09T07:47:00Z">
              <w:rPr/>
            </w:rPrChange>
          </w:rPr>
          <w:t>5.x.3</w:t>
        </w:r>
        <w:r>
          <w:t xml:space="preserve"> of TS 23.501 [2] may be included to support Energy-related criteria for NF discovery and selection.</w:t>
        </w:r>
      </w:ins>
    </w:p>
    <w:p w14:paraId="278ED3EF"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zh-CN"/>
        </w:rPr>
      </w:pPr>
      <w:r w:rsidRPr="00F81AD4">
        <w:rPr>
          <w:rFonts w:ascii="CG Times (WN)" w:eastAsia="DengXian" w:hAnsi="CG Times (WN)"/>
          <w:lang w:eastAsia="zh-CN"/>
        </w:rPr>
        <w:t>-</w:t>
      </w:r>
      <w:r w:rsidRPr="00F81AD4">
        <w:rPr>
          <w:rFonts w:ascii="CG Times (WN)" w:eastAsia="DengXian" w:hAnsi="CG Times (WN)"/>
          <w:lang w:eastAsia="zh-CN"/>
        </w:rPr>
        <w:tab/>
        <w:t>FQDN for the S5/S8 interface of the SMF+PGW-C, to discover the N11/N16 interface of the SMF+PGW-C in the case of EPS to 5GS mobility.</w:t>
      </w:r>
    </w:p>
    <w:p w14:paraId="2D653FAF"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zh-CN"/>
        </w:rPr>
      </w:pPr>
      <w:r w:rsidRPr="00F81AD4">
        <w:rPr>
          <w:rFonts w:ascii="CG Times (WN)" w:eastAsia="DengXian" w:hAnsi="CG Times (WN)"/>
          <w:lang w:eastAsia="zh-CN"/>
        </w:rPr>
        <w:t>-</w:t>
      </w:r>
      <w:r w:rsidRPr="00F81AD4">
        <w:rPr>
          <w:rFonts w:ascii="CG Times (WN)" w:eastAsia="DengXian" w:hAnsi="CG Times (WN)"/>
          <w:lang w:eastAsia="zh-CN"/>
        </w:rPr>
        <w:tab/>
      </w:r>
      <w:r w:rsidRPr="00F81AD4">
        <w:rPr>
          <w:rFonts w:ascii="CG Times (WN)" w:eastAsia="DengXian" w:hAnsi="CG Times (WN)"/>
          <w:lang w:eastAsia="fr-FR"/>
        </w:rPr>
        <w:t>If the target NF stores Data Set(s) (e.g. UDR, BSF): SUPI, GPSI, IMPI, IMPU, Data Set Identifier(s). (UE) IPv4 address, IP domain or (UE) IPv6 Prefix.</w:t>
      </w:r>
    </w:p>
    <w:p w14:paraId="2048D778" w14:textId="77777777" w:rsidR="00460BF1" w:rsidRPr="00F81AD4" w:rsidRDefault="00460BF1" w:rsidP="00460BF1">
      <w:pPr>
        <w:keepLines/>
        <w:overflowPunct w:val="0"/>
        <w:autoSpaceDE w:val="0"/>
        <w:autoSpaceDN w:val="0"/>
        <w:adjustRightInd w:val="0"/>
        <w:ind w:left="1135" w:hanging="851"/>
        <w:rPr>
          <w:rFonts w:ascii="CG Times (WN)" w:eastAsia="DengXian" w:hAnsi="CG Times (WN)"/>
          <w:lang w:eastAsia="zh-CN"/>
        </w:rPr>
      </w:pPr>
      <w:r w:rsidRPr="00F81AD4">
        <w:rPr>
          <w:rFonts w:ascii="CG Times (WN)" w:eastAsia="DengXian" w:hAnsi="CG Times (WN)"/>
          <w:lang w:eastAsia="zh-CN"/>
        </w:rPr>
        <w:t>NOTE 2:</w:t>
      </w:r>
      <w:r w:rsidRPr="00F81AD4">
        <w:rPr>
          <w:rFonts w:ascii="CG Times (WN)" w:eastAsia="DengXian" w:hAnsi="CG Times (WN)"/>
          <w:lang w:eastAsia="zh-CN"/>
        </w:rPr>
        <w:tab/>
        <w:t>GPSI is relevant for BSF.</w:t>
      </w:r>
    </w:p>
    <w:p w14:paraId="257EE798" w14:textId="77777777" w:rsidR="00460BF1" w:rsidRPr="00F81AD4" w:rsidRDefault="00460BF1" w:rsidP="00460BF1">
      <w:pPr>
        <w:keepLines/>
        <w:overflowPunct w:val="0"/>
        <w:autoSpaceDE w:val="0"/>
        <w:autoSpaceDN w:val="0"/>
        <w:adjustRightInd w:val="0"/>
        <w:ind w:left="1135" w:hanging="851"/>
        <w:rPr>
          <w:rFonts w:ascii="CG Times (WN)" w:eastAsia="DengXian" w:hAnsi="CG Times (WN)"/>
          <w:lang w:eastAsia="zh-CN"/>
        </w:rPr>
      </w:pPr>
      <w:r w:rsidRPr="00F81AD4">
        <w:rPr>
          <w:rFonts w:ascii="CG Times (WN)" w:eastAsia="DengXian" w:hAnsi="CG Times (WN)"/>
          <w:lang w:eastAsia="zh-CN"/>
        </w:rPr>
        <w:t>NOTE 3:</w:t>
      </w:r>
      <w:r w:rsidRPr="00F81AD4">
        <w:rPr>
          <w:rFonts w:ascii="CG Times (WN)" w:eastAsia="DengXian" w:hAnsi="CG Times (WN)"/>
          <w:lang w:eastAsia="zh-CN"/>
        </w:rPr>
        <w:tab/>
        <w:t xml:space="preserve">If the request includes a subscriber identifier the NRF may need to use the association between the supplied subscriber identifier and the appropriate NF Group ID as described in clause 6.3.1 </w:t>
      </w:r>
      <w:r w:rsidRPr="00F81AD4">
        <w:rPr>
          <w:rFonts w:ascii="CG Times (WN)" w:eastAsia="DengXian" w:hAnsi="CG Times (WN)"/>
          <w:lang w:eastAsia="fr-FR"/>
        </w:rPr>
        <w:t>of</w:t>
      </w:r>
      <w:r w:rsidRPr="00F81AD4">
        <w:rPr>
          <w:rFonts w:ascii="CG Times (WN)" w:eastAsia="DengXian" w:hAnsi="CG Times (WN)"/>
          <w:lang w:eastAsia="zh-CN"/>
        </w:rPr>
        <w:t xml:space="preserve"> TS 23.501 [2] to determine the applicable set of NF instances for the response.</w:t>
      </w:r>
    </w:p>
    <w:p w14:paraId="10877342" w14:textId="77777777" w:rsidR="00460BF1" w:rsidRPr="00F81AD4" w:rsidRDefault="00460BF1" w:rsidP="00460BF1">
      <w:pPr>
        <w:keepLines/>
        <w:overflowPunct w:val="0"/>
        <w:autoSpaceDE w:val="0"/>
        <w:autoSpaceDN w:val="0"/>
        <w:adjustRightInd w:val="0"/>
        <w:ind w:left="1135" w:hanging="851"/>
        <w:rPr>
          <w:rFonts w:ascii="CG Times (WN)" w:eastAsia="DengXian" w:hAnsi="CG Times (WN)"/>
          <w:lang w:eastAsia="zh-CN"/>
        </w:rPr>
      </w:pPr>
      <w:r w:rsidRPr="00F81AD4">
        <w:rPr>
          <w:rFonts w:ascii="CG Times (WN)" w:eastAsia="DengXian" w:hAnsi="CG Times (WN)"/>
          <w:lang w:eastAsia="zh-CN"/>
        </w:rPr>
        <w:lastRenderedPageBreak/>
        <w:t>NOTE 4:</w:t>
      </w:r>
      <w:r w:rsidRPr="00F81AD4">
        <w:rPr>
          <w:rFonts w:ascii="CG Times (WN)" w:eastAsia="DengXian" w:hAnsi="CG Times (WN)"/>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375D77EE"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zh-CN"/>
        </w:rPr>
      </w:pPr>
      <w:r w:rsidRPr="00F81AD4">
        <w:rPr>
          <w:rFonts w:ascii="CG Times (WN)" w:eastAsia="DengXian" w:hAnsi="CG Times (WN)"/>
          <w:lang w:eastAsia="zh-CN"/>
        </w:rPr>
        <w:t>-</w:t>
      </w:r>
      <w:r w:rsidRPr="00F81AD4">
        <w:rPr>
          <w:rFonts w:ascii="CG Times (WN)" w:eastAsia="DengXian" w:hAnsi="CG Times (WN)"/>
          <w:lang w:eastAsia="zh-CN"/>
        </w:rPr>
        <w:tab/>
        <w:t>If the target NF is UDM or AUSF, the request may include the UE's Routing Indicator, or the UE's Routing Indicator and Home Network Public Key identifier.</w:t>
      </w:r>
    </w:p>
    <w:p w14:paraId="17CEADD8"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zh-CN"/>
        </w:rPr>
      </w:pPr>
      <w:r w:rsidRPr="00F81AD4">
        <w:rPr>
          <w:rFonts w:ascii="CG Times (WN)" w:eastAsia="DengXian" w:hAnsi="CG Times (WN)"/>
          <w:lang w:eastAsia="zh-CN"/>
        </w:rPr>
        <w:t>-</w:t>
      </w:r>
      <w:r w:rsidRPr="00F81AD4">
        <w:rPr>
          <w:rFonts w:ascii="CG Times (WN)" w:eastAsia="DengXian" w:hAnsi="CG Times (WN)"/>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6EEFFCC6"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zh-CN"/>
        </w:rPr>
      </w:pPr>
      <w:r w:rsidRPr="00F81AD4">
        <w:rPr>
          <w:rFonts w:ascii="CG Times (WN)" w:eastAsia="DengXian" w:hAnsi="CG Times (WN)"/>
          <w:lang w:eastAsia="zh-CN"/>
        </w:rPr>
        <w:t>-</w:t>
      </w:r>
      <w:r w:rsidRPr="00F81AD4">
        <w:rPr>
          <w:rFonts w:ascii="CG Times (WN)" w:eastAsia="DengXian" w:hAnsi="CG Times (WN)"/>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07C138CF"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zh-CN"/>
        </w:rPr>
      </w:pPr>
      <w:r w:rsidRPr="00F81AD4">
        <w:rPr>
          <w:rFonts w:ascii="CG Times (WN)" w:eastAsia="DengXian" w:hAnsi="CG Times (WN)"/>
          <w:lang w:eastAsia="zh-CN"/>
        </w:rPr>
        <w:t>-</w:t>
      </w:r>
      <w:r w:rsidRPr="00F81AD4">
        <w:rPr>
          <w:rFonts w:ascii="CG Times (WN)" w:eastAsia="DengXian" w:hAnsi="CG Times (WN)"/>
          <w:lang w:eastAsia="zh-CN"/>
        </w:rPr>
        <w:tab/>
        <w:t>If the target NF is AMF and the consumer NF is MB-SMF for broadcast service, the request includes TAI(s) (see clause 7.3 of TS 23.247 [78]).</w:t>
      </w:r>
    </w:p>
    <w:p w14:paraId="1AAD20DD"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zh-CN"/>
        </w:rPr>
      </w:pPr>
      <w:r w:rsidRPr="00F81AD4">
        <w:rPr>
          <w:rFonts w:ascii="CG Times (WN)" w:eastAsia="DengXian" w:hAnsi="CG Times (WN)"/>
          <w:lang w:eastAsia="zh-CN"/>
        </w:rPr>
        <w:t>-</w:t>
      </w:r>
      <w:r w:rsidRPr="00F81AD4">
        <w:rPr>
          <w:rFonts w:ascii="CG Times (WN)" w:eastAsia="DengXian" w:hAnsi="CG Times (WN)"/>
          <w:lang w:eastAsia="zh-CN"/>
        </w:rPr>
        <w:tab/>
        <w:t>If the target NF is AMF and the consumer NF is other than MB-SMF, the request may include:</w:t>
      </w:r>
    </w:p>
    <w:p w14:paraId="7ED27295" w14:textId="77777777" w:rsidR="00460BF1" w:rsidRPr="00F81AD4" w:rsidRDefault="00460BF1" w:rsidP="00460BF1">
      <w:pPr>
        <w:overflowPunct w:val="0"/>
        <w:autoSpaceDE w:val="0"/>
        <w:autoSpaceDN w:val="0"/>
        <w:adjustRightInd w:val="0"/>
        <w:ind w:left="851" w:hanging="284"/>
        <w:rPr>
          <w:rFonts w:ascii="CG Times (WN)" w:eastAsia="DengXian" w:hAnsi="CG Times (WN)"/>
          <w:lang w:eastAsia="zh-CN"/>
        </w:rPr>
      </w:pPr>
      <w:r w:rsidRPr="00F81AD4">
        <w:rPr>
          <w:rFonts w:ascii="CG Times (WN)" w:eastAsia="DengXian" w:hAnsi="CG Times (WN)"/>
          <w:lang w:eastAsia="zh-CN"/>
        </w:rPr>
        <w:t>-</w:t>
      </w:r>
      <w:r w:rsidRPr="00F81AD4">
        <w:rPr>
          <w:rFonts w:ascii="CG Times (WN)" w:eastAsia="DengXian" w:hAnsi="CG Times (WN)"/>
          <w:lang w:eastAsia="zh-CN"/>
        </w:rPr>
        <w:tab/>
        <w:t>AMF region, AMF Set, GUAMI and Target TAI(s).</w:t>
      </w:r>
    </w:p>
    <w:p w14:paraId="6A82B616"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zh-CN"/>
        </w:rPr>
      </w:pPr>
      <w:r w:rsidRPr="00F81AD4">
        <w:rPr>
          <w:rFonts w:ascii="CG Times (WN)" w:eastAsia="DengXian" w:hAnsi="CG Times (WN)"/>
          <w:lang w:eastAsia="zh-CN"/>
        </w:rPr>
        <w:t>-</w:t>
      </w:r>
      <w:r w:rsidRPr="00F81AD4">
        <w:rPr>
          <w:rFonts w:ascii="CG Times (WN)" w:eastAsia="DengXian" w:hAnsi="CG Times (WN)"/>
          <w:lang w:eastAsia="zh-CN"/>
        </w:rPr>
        <w:tab/>
        <w:t>If the target NF is UDR or UDM or AUSF or PCF or BSF, the request may include UDR Group ID or UDM Group ID or AUSF Group ID or PCF Group ID or BSF Group ID respectively.</w:t>
      </w:r>
    </w:p>
    <w:p w14:paraId="339062DA" w14:textId="77777777" w:rsidR="00460BF1" w:rsidRPr="00F81AD4" w:rsidRDefault="00460BF1" w:rsidP="00460BF1">
      <w:pPr>
        <w:keepLines/>
        <w:overflowPunct w:val="0"/>
        <w:autoSpaceDE w:val="0"/>
        <w:autoSpaceDN w:val="0"/>
        <w:adjustRightInd w:val="0"/>
        <w:ind w:left="1135" w:hanging="851"/>
        <w:rPr>
          <w:rFonts w:ascii="CG Times (WN)" w:eastAsia="DengXian" w:hAnsi="CG Times (WN)"/>
          <w:lang w:eastAsia="zh-CN"/>
        </w:rPr>
      </w:pPr>
      <w:r w:rsidRPr="00F81AD4">
        <w:rPr>
          <w:rFonts w:ascii="CG Times (WN)" w:eastAsia="DengXian" w:hAnsi="CG Times (WN)"/>
          <w:lang w:eastAsia="zh-CN"/>
        </w:rPr>
        <w:t>NOTE 5:</w:t>
      </w:r>
      <w:r w:rsidRPr="00F81AD4">
        <w:rPr>
          <w:rFonts w:ascii="CG Times (WN)" w:eastAsia="DengXian" w:hAnsi="CG Times (WN)"/>
          <w:lang w:eastAsia="zh-CN"/>
        </w:rPr>
        <w:tab/>
        <w:t>It is assumed that the corresponding NF service consumer is either configured with the corresponding Group ID or it received it via earlier Discovery output.</w:t>
      </w:r>
    </w:p>
    <w:p w14:paraId="452D1E83"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zh-CN"/>
        </w:rPr>
      </w:pPr>
      <w:r w:rsidRPr="00F81AD4">
        <w:rPr>
          <w:rFonts w:ascii="CG Times (WN)" w:eastAsia="DengXian" w:hAnsi="CG Times (WN)"/>
          <w:lang w:eastAsia="zh-CN"/>
        </w:rPr>
        <w:t>-</w:t>
      </w:r>
      <w:r w:rsidRPr="00F81AD4">
        <w:rPr>
          <w:rFonts w:ascii="CG Times (WN)" w:eastAsia="DengXian" w:hAnsi="CG Times (WN)"/>
          <w:lang w:eastAsia="zh-CN"/>
        </w:rPr>
        <w:tab/>
        <w:t>If the target NF is UDM, the request may include SUPI, GPSI, Internal Group ID and External Group ID.</w:t>
      </w:r>
    </w:p>
    <w:p w14:paraId="6EF84ED8"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zh-CN"/>
        </w:rPr>
      </w:pPr>
      <w:r w:rsidRPr="00F81AD4">
        <w:rPr>
          <w:rFonts w:ascii="CG Times (WN)" w:eastAsia="DengXian" w:hAnsi="CG Times (WN)"/>
          <w:lang w:eastAsia="zh-CN"/>
        </w:rPr>
        <w:t>-</w:t>
      </w:r>
      <w:r w:rsidRPr="00F81AD4">
        <w:rPr>
          <w:rFonts w:ascii="CG Times (WN)" w:eastAsia="DengXian" w:hAnsi="CG Times (WN)"/>
          <w:lang w:eastAsia="zh-CN"/>
        </w:rPr>
        <w:tab/>
        <w:t>If the target NF is UPF, the request may include SMF Area Identity, UE IPv4 Address/IPv6 Prefix, supported ATSSS steering functionality, the supported UPF event exposure service, the supported Event IDs that can be subscribed, supported operator configurable UPF capability, support of NAT information exposure functionality and support of IP or MAC filter-based packet detection functionality. And if UPF can expose NAT information, the UE IPv4 address/IPv6 Prefix seen by the DN (e.g. a Public IP address).</w:t>
      </w:r>
    </w:p>
    <w:p w14:paraId="46F5AAB5" w14:textId="77777777" w:rsidR="00460BF1" w:rsidRPr="00F81AD4" w:rsidRDefault="00460BF1" w:rsidP="00460BF1">
      <w:pPr>
        <w:keepLines/>
        <w:overflowPunct w:val="0"/>
        <w:autoSpaceDE w:val="0"/>
        <w:autoSpaceDN w:val="0"/>
        <w:adjustRightInd w:val="0"/>
        <w:ind w:left="1135" w:hanging="851"/>
        <w:rPr>
          <w:rFonts w:ascii="CG Times (WN)" w:eastAsia="DengXian" w:hAnsi="CG Times (WN)"/>
          <w:lang w:eastAsia="zh-CN"/>
        </w:rPr>
      </w:pPr>
      <w:r w:rsidRPr="00F81AD4">
        <w:rPr>
          <w:rFonts w:ascii="CG Times (WN)" w:eastAsia="DengXian" w:hAnsi="CG Times (WN)"/>
          <w:lang w:eastAsia="zh-CN"/>
        </w:rPr>
        <w:t>NOTE 6:</w:t>
      </w:r>
      <w:r w:rsidRPr="00F81AD4">
        <w:rPr>
          <w:rFonts w:ascii="CG Times (WN)" w:eastAsia="DengXian" w:hAnsi="CG Times (WN)"/>
          <w:lang w:eastAsia="zh-CN"/>
        </w:rP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59A2AD81" w14:textId="77777777" w:rsidR="00460BF1" w:rsidRPr="00F81AD4" w:rsidRDefault="00460BF1" w:rsidP="00460BF1">
      <w:pPr>
        <w:keepLines/>
        <w:overflowPunct w:val="0"/>
        <w:autoSpaceDE w:val="0"/>
        <w:autoSpaceDN w:val="0"/>
        <w:adjustRightInd w:val="0"/>
        <w:ind w:left="1135" w:hanging="851"/>
        <w:rPr>
          <w:rFonts w:ascii="CG Times (WN)" w:eastAsia="DengXian" w:hAnsi="CG Times (WN)"/>
          <w:lang w:eastAsia="zh-CN"/>
        </w:rPr>
      </w:pPr>
      <w:r w:rsidRPr="00F81AD4">
        <w:rPr>
          <w:rFonts w:ascii="CG Times (WN)" w:eastAsia="DengXian" w:hAnsi="CG Times (WN)"/>
          <w:lang w:eastAsia="zh-CN"/>
        </w:rPr>
        <w:t>NOTE 7:</w:t>
      </w:r>
      <w:r w:rsidRPr="00F81AD4">
        <w:rPr>
          <w:rFonts w:ascii="CG Times (WN)" w:eastAsia="DengXian" w:hAnsi="CG Times (WN)"/>
          <w:lang w:eastAsia="zh-CN"/>
        </w:rPr>
        <w:tab/>
        <w:t>Discovering UPF at PDU Session Establishment time and creating the N4 association assumes full connectivity between SMF and UPFs.</w:t>
      </w:r>
    </w:p>
    <w:p w14:paraId="50E72034"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en-GB"/>
        </w:rPr>
      </w:pPr>
      <w:r w:rsidRPr="00F81AD4">
        <w:rPr>
          <w:rFonts w:ascii="CG Times (WN)" w:eastAsia="DengXian" w:hAnsi="CG Times (WN)"/>
          <w:lang w:eastAsia="zh-CN"/>
        </w:rPr>
        <w:t>-</w:t>
      </w:r>
      <w:r w:rsidRPr="00F81AD4">
        <w:rPr>
          <w:rFonts w:ascii="CG Times (WN)" w:eastAsia="DengXian" w:hAnsi="CG Times (WN)"/>
          <w:lang w:eastAsia="zh-CN"/>
        </w:rPr>
        <w:tab/>
        <w:t xml:space="preserve">If the target NF is CHF, the request may include SUPI or GPSI </w:t>
      </w:r>
      <w:r w:rsidRPr="00F81AD4">
        <w:rPr>
          <w:rFonts w:ascii="CG Times (WN)" w:eastAsia="DengXian" w:hAnsi="CG Times (WN)"/>
          <w:lang w:eastAsia="fr-FR"/>
        </w:rPr>
        <w:t>as specified in TS 32.290 [42].</w:t>
      </w:r>
    </w:p>
    <w:p w14:paraId="4DCB4BC6"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zh-CN"/>
        </w:rPr>
      </w:pPr>
      <w:r w:rsidRPr="00F81AD4">
        <w:rPr>
          <w:rFonts w:ascii="CG Times (WN)" w:eastAsia="DengXian" w:hAnsi="CG Times (WN)"/>
          <w:lang w:eastAsia="zh-CN"/>
        </w:rPr>
        <w:t>-</w:t>
      </w:r>
      <w:r w:rsidRPr="00F81AD4">
        <w:rPr>
          <w:rFonts w:ascii="CG Times (WN)" w:eastAsia="DengXian" w:hAnsi="CG Times (WN)"/>
          <w:lang w:eastAsia="zh-CN"/>
        </w:rPr>
        <w:tab/>
        <w:t>If the target NF is PCF or SMF, the request may include the MA PDU Session capability to indicate that a NF instance supporting MA PDU session capability is requested.</w:t>
      </w:r>
    </w:p>
    <w:p w14:paraId="0B26BF74"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zh-CN"/>
        </w:rPr>
      </w:pPr>
      <w:r w:rsidRPr="00F81AD4">
        <w:rPr>
          <w:rFonts w:ascii="CG Times (WN)" w:eastAsia="DengXian" w:hAnsi="CG Times (WN)"/>
          <w:lang w:eastAsia="zh-CN"/>
        </w:rPr>
        <w:t>-</w:t>
      </w:r>
      <w:r w:rsidRPr="00F81AD4">
        <w:rPr>
          <w:rFonts w:ascii="CG Times (WN)" w:eastAsia="DengXian" w:hAnsi="CG Times (WN)"/>
          <w:lang w:eastAsia="zh-CN"/>
        </w:rPr>
        <w:tab/>
        <w:t>If the target NF is PCF, the request may include the DNN replacement capability to indicate that a NF instance supporting DNN replacement capability is preferred.</w:t>
      </w:r>
    </w:p>
    <w:p w14:paraId="688B746B"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zh-CN"/>
        </w:rPr>
      </w:pPr>
      <w:r w:rsidRPr="00F81AD4">
        <w:rPr>
          <w:rFonts w:ascii="CG Times (WN)" w:eastAsia="DengXian" w:hAnsi="CG Times (WN)"/>
          <w:lang w:eastAsia="zh-CN"/>
        </w:rPr>
        <w:t>-</w:t>
      </w:r>
      <w:r w:rsidRPr="00F81AD4">
        <w:rPr>
          <w:rFonts w:ascii="CG Times (WN)" w:eastAsia="DengXian" w:hAnsi="CG Times (WN)"/>
          <w:lang w:eastAsia="zh-CN"/>
        </w:rPr>
        <w:tab/>
        <w:t>If the target NF is PCF or SMF, the request may include the slice replacement capability to indicate that a NF instance supporting slice replacement capability is preferred.</w:t>
      </w:r>
    </w:p>
    <w:p w14:paraId="48FE1E50"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zh-CN"/>
        </w:rPr>
      </w:pPr>
      <w:r w:rsidRPr="00F81AD4">
        <w:rPr>
          <w:rFonts w:ascii="CG Times (WN)" w:eastAsia="DengXian" w:hAnsi="CG Times (WN)"/>
          <w:lang w:eastAsia="zh-CN"/>
        </w:rPr>
        <w:t>-</w:t>
      </w:r>
      <w:r w:rsidRPr="00F81AD4">
        <w:rPr>
          <w:rFonts w:ascii="CG Times (WN)" w:eastAsia="DengXian" w:hAnsi="CG Times (WN)"/>
          <w:lang w:eastAsia="zh-CN"/>
        </w:rPr>
        <w:tab/>
        <w:t>If the target NF is PCF, the request may include the 5G ProSe Capability as specified in TS 23.304 [77].</w:t>
      </w:r>
    </w:p>
    <w:p w14:paraId="57DDBD0D"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zh-CN"/>
        </w:rPr>
      </w:pPr>
      <w:r w:rsidRPr="00F81AD4">
        <w:rPr>
          <w:rFonts w:ascii="CG Times (WN)" w:eastAsia="DengXian" w:hAnsi="CG Times (WN)"/>
          <w:lang w:eastAsia="zh-CN"/>
        </w:rPr>
        <w:t>-</w:t>
      </w:r>
      <w:r w:rsidRPr="00F81AD4">
        <w:rPr>
          <w:rFonts w:ascii="CG Times (WN)" w:eastAsia="DengXian" w:hAnsi="CG Times (WN)"/>
          <w:lang w:eastAsia="zh-CN"/>
        </w:rPr>
        <w:tab/>
        <w:t>If the target NF is PCF, the request may include the V2X capability as specified in TS 23.287 [73].</w:t>
      </w:r>
    </w:p>
    <w:p w14:paraId="70AA7B54"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zh-CN"/>
        </w:rPr>
      </w:pPr>
      <w:r w:rsidRPr="00F81AD4">
        <w:rPr>
          <w:rFonts w:ascii="CG Times (WN)" w:eastAsia="DengXian" w:hAnsi="CG Times (WN)"/>
          <w:lang w:eastAsia="zh-CN"/>
        </w:rPr>
        <w:t>-</w:t>
      </w:r>
      <w:r w:rsidRPr="00F81AD4">
        <w:rPr>
          <w:rFonts w:ascii="CG Times (WN)" w:eastAsia="DengXian" w:hAnsi="CG Times (WN)"/>
          <w:lang w:eastAsia="zh-CN"/>
        </w:rPr>
        <w:tab/>
        <w:t>If the target NF is PCF, the request may include the A2X capability as specified in TS 23.256 [80].</w:t>
      </w:r>
    </w:p>
    <w:p w14:paraId="574A3D06"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zh-CN"/>
        </w:rPr>
      </w:pPr>
      <w:r w:rsidRPr="00F81AD4">
        <w:rPr>
          <w:rFonts w:ascii="CG Times (WN)" w:eastAsia="DengXian" w:hAnsi="CG Times (WN)"/>
          <w:lang w:eastAsia="zh-CN"/>
        </w:rPr>
        <w:lastRenderedPageBreak/>
        <w:t>-</w:t>
      </w:r>
      <w:r w:rsidRPr="00F81AD4">
        <w:rPr>
          <w:rFonts w:ascii="CG Times (WN)" w:eastAsia="DengXian" w:hAnsi="CG Times (WN)"/>
          <w:lang w:eastAsia="zh-CN"/>
        </w:rPr>
        <w:tab/>
        <w:t>If the target NF is PCF, the request may include the URSP delivery in EPS capability.</w:t>
      </w:r>
    </w:p>
    <w:p w14:paraId="56140497"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zh-CN"/>
        </w:rPr>
      </w:pPr>
      <w:r w:rsidRPr="00F81AD4">
        <w:rPr>
          <w:rFonts w:ascii="CG Times (WN)" w:eastAsia="DengXian" w:hAnsi="CG Times (WN)"/>
          <w:lang w:eastAsia="zh-CN"/>
        </w:rPr>
        <w:t>-</w:t>
      </w:r>
      <w:r w:rsidRPr="00F81AD4">
        <w:rPr>
          <w:rFonts w:ascii="CG Times (WN)" w:eastAsia="DengXian" w:hAnsi="CG Times (WN)"/>
          <w:lang w:eastAsia="zh-CN"/>
        </w:rPr>
        <w:tab/>
        <w:t>If the target NF is PCF, the request may include the Ranging/SL Positioning Capability as specified in TS 23.586 [88].</w:t>
      </w:r>
    </w:p>
    <w:p w14:paraId="590106E5"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zh-CN"/>
        </w:rPr>
      </w:pPr>
      <w:r w:rsidRPr="00F81AD4">
        <w:rPr>
          <w:rFonts w:ascii="CG Times (WN)" w:eastAsia="DengXian" w:hAnsi="CG Times (WN)"/>
          <w:lang w:eastAsia="zh-CN"/>
        </w:rPr>
        <w:t>-</w:t>
      </w:r>
      <w:r w:rsidRPr="00F81AD4">
        <w:rPr>
          <w:rFonts w:ascii="CG Times (WN)" w:eastAsia="DengXian" w:hAnsi="CG Times (WN)"/>
          <w:lang w:eastAsia="zh-CN"/>
        </w:rPr>
        <w:tab/>
        <w:t>If the target NF is NWDAF, the request may include:</w:t>
      </w:r>
    </w:p>
    <w:p w14:paraId="17726A91" w14:textId="77777777" w:rsidR="00460BF1" w:rsidRPr="00F81AD4" w:rsidRDefault="00460BF1" w:rsidP="00460BF1">
      <w:pPr>
        <w:overflowPunct w:val="0"/>
        <w:autoSpaceDE w:val="0"/>
        <w:autoSpaceDN w:val="0"/>
        <w:adjustRightInd w:val="0"/>
        <w:ind w:left="851" w:hanging="284"/>
        <w:rPr>
          <w:rFonts w:ascii="CG Times (WN)" w:eastAsia="DengXian" w:hAnsi="CG Times (WN)"/>
          <w:lang w:eastAsia="zh-CN"/>
        </w:rPr>
      </w:pPr>
      <w:r w:rsidRPr="00F81AD4">
        <w:rPr>
          <w:rFonts w:ascii="CG Times (WN)" w:eastAsia="DengXian" w:hAnsi="CG Times (WN)"/>
          <w:lang w:eastAsia="zh-CN"/>
        </w:rPr>
        <w:t>-</w:t>
      </w:r>
      <w:r w:rsidRPr="00F81AD4">
        <w:rPr>
          <w:rFonts w:ascii="CG Times (WN)" w:eastAsia="DengXian" w:hAnsi="CG Times (WN)"/>
          <w:lang w:eastAsia="zh-CN"/>
        </w:rPr>
        <w:tab/>
        <w:t>Analytics ID(s) (possibly per service).</w:t>
      </w:r>
    </w:p>
    <w:p w14:paraId="1B6EFB52" w14:textId="77777777" w:rsidR="00460BF1" w:rsidRPr="00F81AD4" w:rsidRDefault="00460BF1" w:rsidP="00460BF1">
      <w:pPr>
        <w:overflowPunct w:val="0"/>
        <w:autoSpaceDE w:val="0"/>
        <w:autoSpaceDN w:val="0"/>
        <w:adjustRightInd w:val="0"/>
        <w:ind w:left="851" w:hanging="284"/>
        <w:rPr>
          <w:rFonts w:ascii="CG Times (WN)" w:eastAsia="DengXian" w:hAnsi="CG Times (WN)"/>
          <w:lang w:eastAsia="zh-CN"/>
        </w:rPr>
      </w:pPr>
      <w:r w:rsidRPr="00F81AD4">
        <w:rPr>
          <w:rFonts w:ascii="CG Times (WN)" w:eastAsia="DengXian" w:hAnsi="CG Times (WN)"/>
          <w:lang w:eastAsia="zh-CN"/>
        </w:rPr>
        <w:t>-</w:t>
      </w:r>
      <w:r w:rsidRPr="00F81AD4">
        <w:rPr>
          <w:rFonts w:ascii="CG Times (WN)" w:eastAsia="DengXian" w:hAnsi="CG Times (WN)"/>
          <w:lang w:eastAsia="zh-CN"/>
        </w:rPr>
        <w:tab/>
        <w:t>TAI(s).</w:t>
      </w:r>
    </w:p>
    <w:p w14:paraId="0BAC2693" w14:textId="77777777" w:rsidR="00460BF1" w:rsidRPr="00F81AD4" w:rsidRDefault="00460BF1" w:rsidP="00460BF1">
      <w:pPr>
        <w:overflowPunct w:val="0"/>
        <w:autoSpaceDE w:val="0"/>
        <w:autoSpaceDN w:val="0"/>
        <w:adjustRightInd w:val="0"/>
        <w:ind w:left="851" w:hanging="284"/>
        <w:rPr>
          <w:rFonts w:ascii="CG Times (WN)" w:eastAsia="DengXian" w:hAnsi="CG Times (WN)"/>
          <w:lang w:eastAsia="zh-CN"/>
        </w:rPr>
      </w:pPr>
      <w:r w:rsidRPr="00F81AD4">
        <w:rPr>
          <w:rFonts w:ascii="CG Times (WN)" w:eastAsia="DengXian" w:hAnsi="CG Times (WN)"/>
          <w:lang w:eastAsia="zh-CN"/>
        </w:rPr>
        <w:t>-</w:t>
      </w:r>
      <w:r w:rsidRPr="00F81AD4">
        <w:rPr>
          <w:rFonts w:ascii="CG Times (WN)" w:eastAsia="DengXian" w:hAnsi="CG Times (WN)"/>
          <w:lang w:eastAsia="zh-CN"/>
        </w:rPr>
        <w:tab/>
        <w:t>Analytics aggregation capability and/or Analytics metadata provisioning capability.</w:t>
      </w:r>
    </w:p>
    <w:p w14:paraId="66508834" w14:textId="77777777" w:rsidR="00460BF1" w:rsidRPr="00F81AD4" w:rsidRDefault="00460BF1" w:rsidP="00460BF1">
      <w:pPr>
        <w:overflowPunct w:val="0"/>
        <w:autoSpaceDE w:val="0"/>
        <w:autoSpaceDN w:val="0"/>
        <w:adjustRightInd w:val="0"/>
        <w:ind w:left="851" w:hanging="284"/>
        <w:rPr>
          <w:rFonts w:ascii="CG Times (WN)" w:eastAsia="DengXian" w:hAnsi="CG Times (WN)"/>
          <w:lang w:eastAsia="zh-CN"/>
        </w:rPr>
      </w:pPr>
      <w:r w:rsidRPr="00F81AD4">
        <w:rPr>
          <w:rFonts w:ascii="CG Times (WN)" w:eastAsia="DengXian" w:hAnsi="CG Times (WN)"/>
          <w:lang w:eastAsia="zh-CN"/>
        </w:rPr>
        <w:t>-</w:t>
      </w:r>
      <w:r w:rsidRPr="00F81AD4">
        <w:rPr>
          <w:rFonts w:ascii="CG Times (WN)" w:eastAsia="DengXian" w:hAnsi="CG Times (WN)"/>
          <w:lang w:eastAsia="zh-CN"/>
        </w:rPr>
        <w:tab/>
        <w:t>A Real-Time Communication Indication per Analytics ID, NF Set ID and NF Type of the NF data sources.</w:t>
      </w:r>
    </w:p>
    <w:p w14:paraId="3A861293" w14:textId="77777777" w:rsidR="00460BF1" w:rsidRPr="00F81AD4" w:rsidRDefault="00460BF1" w:rsidP="00460BF1">
      <w:pPr>
        <w:overflowPunct w:val="0"/>
        <w:autoSpaceDE w:val="0"/>
        <w:autoSpaceDN w:val="0"/>
        <w:adjustRightInd w:val="0"/>
        <w:ind w:left="851" w:hanging="284"/>
        <w:rPr>
          <w:rFonts w:ascii="CG Times (WN)" w:eastAsia="DengXian" w:hAnsi="CG Times (WN)"/>
          <w:lang w:eastAsia="zh-CN"/>
        </w:rPr>
      </w:pPr>
      <w:r w:rsidRPr="00F81AD4">
        <w:rPr>
          <w:rFonts w:ascii="CG Times (WN)" w:eastAsia="DengXian" w:hAnsi="CG Times (WN)"/>
          <w:lang w:eastAsia="zh-CN"/>
        </w:rPr>
        <w:t>-</w:t>
      </w:r>
      <w:r w:rsidRPr="00F81AD4">
        <w:rPr>
          <w:rFonts w:ascii="CG Times (WN)" w:eastAsia="DengXian" w:hAnsi="CG Times (WN)"/>
          <w:lang w:eastAsia="zh-CN"/>
        </w:rPr>
        <w:tab/>
        <w:t>Roaming exchange capability if data/analytics exchange between PLMNs is needed.</w:t>
      </w:r>
    </w:p>
    <w:p w14:paraId="44836985" w14:textId="77777777" w:rsidR="00460BF1" w:rsidRPr="00F81AD4" w:rsidRDefault="00460BF1" w:rsidP="00460BF1">
      <w:pPr>
        <w:overflowPunct w:val="0"/>
        <w:autoSpaceDE w:val="0"/>
        <w:autoSpaceDN w:val="0"/>
        <w:adjustRightInd w:val="0"/>
        <w:ind w:left="851" w:hanging="284"/>
        <w:rPr>
          <w:rFonts w:ascii="CG Times (WN)" w:eastAsia="DengXian" w:hAnsi="CG Times (WN)"/>
          <w:lang w:eastAsia="zh-CN"/>
        </w:rPr>
      </w:pPr>
      <w:r w:rsidRPr="00F81AD4">
        <w:rPr>
          <w:rFonts w:ascii="CG Times (WN)" w:eastAsia="DengXian" w:hAnsi="CG Times (WN)"/>
          <w:lang w:eastAsia="zh-CN"/>
        </w:rPr>
        <w:t>-</w:t>
      </w:r>
      <w:r w:rsidRPr="00F81AD4">
        <w:rPr>
          <w:rFonts w:ascii="CG Times (WN)" w:eastAsia="DengXian" w:hAnsi="CG Times (WN)"/>
          <w:lang w:eastAsia="zh-CN"/>
        </w:rPr>
        <w:tab/>
        <w:t>The S-NSSAI(s), Area(s) of Interest of the Trained ML Model required and NF consumer information when the target is an NWDAF containing MTLF.</w:t>
      </w:r>
    </w:p>
    <w:p w14:paraId="0073DE2D" w14:textId="77777777" w:rsidR="00460BF1" w:rsidRPr="00F81AD4" w:rsidRDefault="00460BF1" w:rsidP="00460BF1">
      <w:pPr>
        <w:overflowPunct w:val="0"/>
        <w:autoSpaceDE w:val="0"/>
        <w:autoSpaceDN w:val="0"/>
        <w:adjustRightInd w:val="0"/>
        <w:ind w:left="851" w:hanging="284"/>
        <w:rPr>
          <w:rFonts w:ascii="CG Times (WN)" w:eastAsia="DengXian" w:hAnsi="CG Times (WN)"/>
          <w:lang w:eastAsia="zh-CN"/>
        </w:rPr>
      </w:pPr>
      <w:r w:rsidRPr="00F81AD4">
        <w:rPr>
          <w:rFonts w:ascii="CG Times (WN)" w:eastAsia="DengXian" w:hAnsi="CG Times (WN)"/>
          <w:lang w:eastAsia="zh-CN"/>
        </w:rPr>
        <w:t>-</w:t>
      </w:r>
      <w:r w:rsidRPr="00F81AD4">
        <w:rPr>
          <w:rFonts w:ascii="CG Times (WN)" w:eastAsia="DengXian" w:hAnsi="CG Times (WN)"/>
          <w:lang w:eastAsia="zh-CN"/>
        </w:rPr>
        <w:tab/>
        <w:t>Required FL capability type (i.e.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781F0311" w14:textId="77777777" w:rsidR="00460BF1" w:rsidRPr="00F81AD4" w:rsidRDefault="00460BF1" w:rsidP="00460BF1">
      <w:pPr>
        <w:overflowPunct w:val="0"/>
        <w:autoSpaceDE w:val="0"/>
        <w:autoSpaceDN w:val="0"/>
        <w:adjustRightInd w:val="0"/>
        <w:ind w:left="851" w:hanging="284"/>
        <w:rPr>
          <w:rFonts w:ascii="CG Times (WN)" w:eastAsia="DengXian" w:hAnsi="CG Times (WN)"/>
          <w:lang w:eastAsia="zh-CN"/>
        </w:rPr>
      </w:pPr>
      <w:r w:rsidRPr="00F81AD4">
        <w:rPr>
          <w:rFonts w:ascii="CG Times (WN)" w:eastAsia="DengXian" w:hAnsi="CG Times (WN)"/>
          <w:lang w:eastAsia="zh-CN"/>
        </w:rPr>
        <w:t>-</w:t>
      </w:r>
      <w:r w:rsidRPr="00F81AD4">
        <w:rPr>
          <w:rFonts w:ascii="CG Times (WN)" w:eastAsia="DengXian" w:hAnsi="CG Times (WN)"/>
          <w:lang w:eastAsia="zh-CN"/>
        </w:rPr>
        <w:tab/>
        <w:t>If the target NF is NWDAF containing MTLF with ML Model Accuracy checking capability, it includes ML Model Accuracy checking capability for ML model Accuracy Monitoring (see clause 5.2 of TS 23.288 [50]).</w:t>
      </w:r>
    </w:p>
    <w:p w14:paraId="58C58F26" w14:textId="77777777" w:rsidR="00460BF1" w:rsidRPr="00F81AD4" w:rsidRDefault="00460BF1" w:rsidP="00460BF1">
      <w:pPr>
        <w:overflowPunct w:val="0"/>
        <w:autoSpaceDE w:val="0"/>
        <w:autoSpaceDN w:val="0"/>
        <w:adjustRightInd w:val="0"/>
        <w:ind w:left="851" w:hanging="284"/>
        <w:rPr>
          <w:rFonts w:ascii="CG Times (WN)" w:eastAsia="DengXian" w:hAnsi="CG Times (WN)"/>
          <w:lang w:eastAsia="zh-CN"/>
        </w:rPr>
      </w:pPr>
      <w:r w:rsidRPr="00F81AD4">
        <w:rPr>
          <w:rFonts w:ascii="CG Times (WN)" w:eastAsia="DengXian" w:hAnsi="CG Times (WN)"/>
          <w:lang w:eastAsia="zh-CN"/>
        </w:rPr>
        <w:t>-</w:t>
      </w:r>
      <w:r w:rsidRPr="00F81AD4">
        <w:rPr>
          <w:rFonts w:ascii="CG Times (WN)" w:eastAsia="DengXian" w:hAnsi="CG Times (WN)"/>
          <w:lang w:eastAsia="zh-CN"/>
        </w:rPr>
        <w:tab/>
        <w:t>If the target NF is NWDAF containing AnLF with Analytics Accuracy checking capability, it includes Analytics Accuracy checking capability for Analytics Accuracy Monitoring (see clause 5.2 of TS 23.288 [50]).</w:t>
      </w:r>
    </w:p>
    <w:p w14:paraId="2E118072"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zh-CN"/>
        </w:rPr>
      </w:pPr>
      <w:r w:rsidRPr="00F81AD4">
        <w:rPr>
          <w:rFonts w:ascii="CG Times (WN)" w:eastAsia="DengXian" w:hAnsi="CG Times (WN)"/>
          <w:lang w:eastAsia="zh-CN"/>
        </w:rPr>
        <w:tab/>
        <w:t>Details about NWDAF discovery and selection are described in clause 6.3.13 of TS 23.501 [2].</w:t>
      </w:r>
    </w:p>
    <w:p w14:paraId="70794E82" w14:textId="77777777" w:rsidR="00460BF1" w:rsidRPr="00F81AD4" w:rsidRDefault="00460BF1" w:rsidP="00460BF1">
      <w:pPr>
        <w:keepLines/>
        <w:overflowPunct w:val="0"/>
        <w:autoSpaceDE w:val="0"/>
        <w:autoSpaceDN w:val="0"/>
        <w:adjustRightInd w:val="0"/>
        <w:ind w:left="1135" w:hanging="851"/>
        <w:rPr>
          <w:rFonts w:ascii="CG Times (WN)" w:eastAsia="Times New Roman" w:hAnsi="CG Times (WN)"/>
          <w:lang w:eastAsia="en-GB"/>
        </w:rPr>
      </w:pPr>
      <w:r w:rsidRPr="00F81AD4">
        <w:rPr>
          <w:rFonts w:ascii="CG Times (WN)" w:eastAsia="DengXian" w:hAnsi="CG Times (WN)"/>
          <w:lang w:eastAsia="fr-FR"/>
        </w:rPr>
        <w:t>NOTE 8:</w:t>
      </w:r>
      <w:r w:rsidRPr="00F81AD4">
        <w:rPr>
          <w:rFonts w:ascii="CG Times (WN)" w:eastAsia="DengXian" w:hAnsi="CG Times (WN)"/>
          <w:lang w:eastAsia="fr-FR"/>
        </w:rPr>
        <w:tab/>
        <w:t>Analytics metadata provisioning capability is only applicable when NF service consumer is NWDAF.</w:t>
      </w:r>
    </w:p>
    <w:p w14:paraId="78C5BACC" w14:textId="77777777" w:rsidR="00460BF1" w:rsidRPr="00F81AD4" w:rsidRDefault="00460BF1" w:rsidP="00460BF1">
      <w:pPr>
        <w:keepLines/>
        <w:overflowPunct w:val="0"/>
        <w:autoSpaceDE w:val="0"/>
        <w:autoSpaceDN w:val="0"/>
        <w:adjustRightInd w:val="0"/>
        <w:ind w:left="1135" w:hanging="851"/>
        <w:rPr>
          <w:rFonts w:ascii="CG Times (WN)" w:eastAsia="DengXian" w:hAnsi="CG Times (WN)"/>
          <w:lang w:eastAsia="fr-FR"/>
        </w:rPr>
      </w:pPr>
      <w:r w:rsidRPr="00F81AD4">
        <w:rPr>
          <w:rFonts w:ascii="CG Times (WN)" w:eastAsia="DengXian" w:hAnsi="CG Times (WN)"/>
          <w:lang w:eastAsia="fr-FR"/>
        </w:rPr>
        <w:t>NOTE 9:</w:t>
      </w:r>
      <w:r w:rsidRPr="00F81AD4">
        <w:rPr>
          <w:rFonts w:ascii="CG Times (WN)" w:eastAsia="DengXian" w:hAnsi="CG Times (WN)"/>
          <w:lang w:eastAsia="fr-FR"/>
        </w:rPr>
        <w:tab/>
        <w:t>NF consumer information such as vendor ID is defined in stage 3.</w:t>
      </w:r>
    </w:p>
    <w:p w14:paraId="549C21C3"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If target NF is ADRF, the request may include:</w:t>
      </w:r>
    </w:p>
    <w:p w14:paraId="04C82736" w14:textId="77777777" w:rsidR="00460BF1" w:rsidRPr="00F81AD4" w:rsidRDefault="00460BF1" w:rsidP="00460BF1">
      <w:pPr>
        <w:overflowPunct w:val="0"/>
        <w:autoSpaceDE w:val="0"/>
        <w:autoSpaceDN w:val="0"/>
        <w:adjustRightInd w:val="0"/>
        <w:ind w:left="851"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Data and analytics storage and retrieval capability.</w:t>
      </w:r>
    </w:p>
    <w:p w14:paraId="0D94EF47" w14:textId="77777777" w:rsidR="00460BF1" w:rsidRPr="00F81AD4" w:rsidRDefault="00460BF1" w:rsidP="00460BF1">
      <w:pPr>
        <w:overflowPunct w:val="0"/>
        <w:autoSpaceDE w:val="0"/>
        <w:autoSpaceDN w:val="0"/>
        <w:adjustRightInd w:val="0"/>
        <w:ind w:left="851"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ML model storage and retrieval capability.</w:t>
      </w:r>
    </w:p>
    <w:p w14:paraId="25AC3429"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ab/>
        <w:t>Details about ADRF discovery and selection are described in clause 6.3.20 of TS 23.501 [2].</w:t>
      </w:r>
    </w:p>
    <w:p w14:paraId="5A59D9AA"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If the target NF is HSS, the request may include IMPI and/or IMPU and/or HSS Group ID.</w:t>
      </w:r>
    </w:p>
    <w:p w14:paraId="4400479E"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If the NF service consumer needs to discover NF service producer instance(s) within an NF instance, the request includes the target NF Instance ID and NF Service Set ID of the producer.</w:t>
      </w:r>
    </w:p>
    <w:p w14:paraId="59C851B6"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If the NF service consumer needs to discover NF service producer instance(s) in an equivalent NF Service Set within an NF Set, the request includes the identification of the equivalent NF service Set and NF Set ID of producer.</w:t>
      </w:r>
    </w:p>
    <w:p w14:paraId="74F3A0BC" w14:textId="77777777" w:rsidR="00460BF1" w:rsidRPr="00F81AD4" w:rsidRDefault="00460BF1" w:rsidP="00460BF1">
      <w:pPr>
        <w:keepLines/>
        <w:overflowPunct w:val="0"/>
        <w:autoSpaceDE w:val="0"/>
        <w:autoSpaceDN w:val="0"/>
        <w:adjustRightInd w:val="0"/>
        <w:ind w:left="1135" w:hanging="851"/>
        <w:rPr>
          <w:rFonts w:ascii="CG Times (WN)" w:eastAsia="DengXian" w:hAnsi="CG Times (WN)"/>
          <w:lang w:eastAsia="fr-FR"/>
        </w:rPr>
      </w:pPr>
      <w:r w:rsidRPr="00F81AD4">
        <w:rPr>
          <w:rFonts w:ascii="CG Times (WN)" w:eastAsia="DengXian" w:hAnsi="CG Times (WN)"/>
          <w:lang w:eastAsia="fr-FR"/>
        </w:rPr>
        <w:t>NOTE 10:</w:t>
      </w:r>
      <w:r w:rsidRPr="00F81AD4">
        <w:rPr>
          <w:rFonts w:ascii="CG Times (WN)" w:eastAsia="DengXian" w:hAnsi="CG Times (WN)"/>
          <w:lang w:eastAsia="fr-FR"/>
        </w:rPr>
        <w:tab/>
        <w:t>TS 29.510 [37] specifies the mechanism to identify equivalent NF Service Sets.</w:t>
      </w:r>
    </w:p>
    <w:p w14:paraId="416A4289"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If the NF service consumer needs to discover NF service producer instance(s) in the NF Set, the request includes the target NF Set ID of the producer.</w:t>
      </w:r>
    </w:p>
    <w:p w14:paraId="24874D86"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If the target NF is SMF, the request may include:</w:t>
      </w:r>
    </w:p>
    <w:p w14:paraId="75B5D9A7" w14:textId="77777777" w:rsidR="00460BF1" w:rsidRPr="00F81AD4" w:rsidRDefault="00460BF1" w:rsidP="00460BF1">
      <w:pPr>
        <w:overflowPunct w:val="0"/>
        <w:autoSpaceDE w:val="0"/>
        <w:autoSpaceDN w:val="0"/>
        <w:adjustRightInd w:val="0"/>
        <w:ind w:left="851"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the UE location (TAI); or</w:t>
      </w:r>
    </w:p>
    <w:p w14:paraId="5C6BE2EA" w14:textId="77777777" w:rsidR="00460BF1" w:rsidRPr="00F81AD4" w:rsidRDefault="00460BF1" w:rsidP="00460BF1">
      <w:pPr>
        <w:overflowPunct w:val="0"/>
        <w:autoSpaceDE w:val="0"/>
        <w:autoSpaceDN w:val="0"/>
        <w:adjustRightInd w:val="0"/>
        <w:ind w:left="851" w:hanging="284"/>
        <w:rPr>
          <w:rFonts w:ascii="CG Times (WN)" w:eastAsia="DengXian" w:hAnsi="CG Times (WN)"/>
          <w:lang w:eastAsia="fr-FR"/>
        </w:rPr>
      </w:pPr>
      <w:r w:rsidRPr="00F81AD4">
        <w:rPr>
          <w:rFonts w:ascii="CG Times (WN)" w:eastAsia="DengXian" w:hAnsi="CG Times (WN)"/>
          <w:lang w:eastAsia="fr-FR"/>
        </w:rPr>
        <w:lastRenderedPageBreak/>
        <w:t>-</w:t>
      </w:r>
      <w:r w:rsidRPr="00F81AD4">
        <w:rPr>
          <w:rFonts w:ascii="CG Times (WN)" w:eastAsia="DengXian" w:hAnsi="CG Times (WN)"/>
          <w:lang w:eastAsia="fr-FR"/>
        </w:rPr>
        <w:tab/>
        <w:t>information about the location or serving scope of SMF (operator specific information, e.g. geographical location, data centre) considering UE location; or</w:t>
      </w:r>
    </w:p>
    <w:p w14:paraId="31ECFF9A" w14:textId="77777777" w:rsidR="00460BF1" w:rsidRPr="00F81AD4" w:rsidRDefault="00460BF1" w:rsidP="00460BF1">
      <w:pPr>
        <w:overflowPunct w:val="0"/>
        <w:autoSpaceDE w:val="0"/>
        <w:autoSpaceDN w:val="0"/>
        <w:adjustRightInd w:val="0"/>
        <w:ind w:left="851"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TAI list.</w:t>
      </w:r>
    </w:p>
    <w:p w14:paraId="6C16938E"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If the target NF is P-CSCF, the request may include UE location information, UE IP address/IP prefix, Access Type.</w:t>
      </w:r>
    </w:p>
    <w:p w14:paraId="39279BE8"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3F94EDB8"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If the target NF is SMF, the request may include the Control Plane CIoT 5GS Optimisation Indication or User Plane CIoT 5GS Optimisation Indication.</w:t>
      </w:r>
    </w:p>
    <w:p w14:paraId="4F708EE6"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2C26EC57"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If the target NF is SCP, the request may include information about:</w:t>
      </w:r>
    </w:p>
    <w:p w14:paraId="6C4596D3" w14:textId="77777777" w:rsidR="00460BF1" w:rsidRPr="00F81AD4" w:rsidRDefault="00460BF1" w:rsidP="00460BF1">
      <w:pPr>
        <w:overflowPunct w:val="0"/>
        <w:autoSpaceDE w:val="0"/>
        <w:autoSpaceDN w:val="0"/>
        <w:adjustRightInd w:val="0"/>
        <w:ind w:left="851"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SCP domain(s).</w:t>
      </w:r>
    </w:p>
    <w:p w14:paraId="44B818F5" w14:textId="77777777" w:rsidR="00460BF1" w:rsidRPr="00F81AD4" w:rsidRDefault="00460BF1" w:rsidP="00460BF1">
      <w:pPr>
        <w:overflowPunct w:val="0"/>
        <w:autoSpaceDE w:val="0"/>
        <w:autoSpaceDN w:val="0"/>
        <w:adjustRightInd w:val="0"/>
        <w:ind w:left="851"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Remote PLMN reachable through SCP.</w:t>
      </w:r>
    </w:p>
    <w:p w14:paraId="65A25607" w14:textId="77777777" w:rsidR="00460BF1" w:rsidRPr="00F81AD4" w:rsidRDefault="00460BF1" w:rsidP="00460BF1">
      <w:pPr>
        <w:overflowPunct w:val="0"/>
        <w:autoSpaceDE w:val="0"/>
        <w:autoSpaceDN w:val="0"/>
        <w:adjustRightInd w:val="0"/>
        <w:ind w:left="851"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Endpoint addresses or Address Domain(s) (e.g. IP Address or FQDN ranges) accessible via the SCP.</w:t>
      </w:r>
    </w:p>
    <w:p w14:paraId="1FCB4162" w14:textId="77777777" w:rsidR="00460BF1" w:rsidRPr="00F81AD4" w:rsidRDefault="00460BF1" w:rsidP="00460BF1">
      <w:pPr>
        <w:overflowPunct w:val="0"/>
        <w:autoSpaceDE w:val="0"/>
        <w:autoSpaceDN w:val="0"/>
        <w:adjustRightInd w:val="0"/>
        <w:ind w:left="851"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NF sets of NFs served by the SCP.</w:t>
      </w:r>
    </w:p>
    <w:p w14:paraId="53980339"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If the target NF is MB-SMF, the request may include UE location (i.e. TAI), MBS Session ID and Area Session ID. Details about MB-SMF discovery and selection are described in TS 23.247 [78].</w:t>
      </w:r>
    </w:p>
    <w:p w14:paraId="09C08B82"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If the target NF is 5G DDNMF, the request may include SUPI, IP Address or FQDN of 5G DDNMF.</w:t>
      </w:r>
    </w:p>
    <w:p w14:paraId="3AB4BFFC"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If the target NF is DCCF, the request may include TAI(s), NF type of the NF data sources, NF Set ID of the NF data sources, support for relocation of data subscription. Details about DCCF discovery and selection are described in clause 6.3.19 of TS 23.501 [2].</w:t>
      </w:r>
    </w:p>
    <w:p w14:paraId="43360482"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0A57C087"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If the target NF is AMF, the request may include the support of SNPN Onboarding to indicate whether the target NF instance supports SNPN Onboarding or not.</w:t>
      </w:r>
    </w:p>
    <w:p w14:paraId="6381B197"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If the target NF is SMF, the request may include the support of User Plane Remote Provisioning to indicate whether the target NF instance supports User Plane Remote Provisioning or not as described in clause 5.30.2.10.4.3 of TS 23.501 [2].</w:t>
      </w:r>
    </w:p>
    <w:p w14:paraId="0186D0B1"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If the target NF is NEF, the request may include the support of UAS NF functionality, the capability to support Multi-member AF session with required QoS and the capability to support member UE selection assistance functionality.</w:t>
      </w:r>
    </w:p>
    <w:p w14:paraId="2C00B9D1"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If the target NF is NSSAAF, the request may include SUPI or Internal Group ID.</w:t>
      </w:r>
    </w:p>
    <w:p w14:paraId="32E56483"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If the target NF is DCSF, the request may include IMPU of calling party, SIP URI or Tel URI of called party.</w:t>
      </w:r>
    </w:p>
    <w:p w14:paraId="254DD5EA"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If the target NF is MF, the request may include the list of required data channel media capabilities or MF location information as specified in TS 23.228 [55].</w:t>
      </w:r>
    </w:p>
    <w:p w14:paraId="36142572"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If the target NF is MRF or MRFP, it includes the list of required IMS media services (as defined in TS 23.228 [55]).</w:t>
      </w:r>
    </w:p>
    <w:p w14:paraId="3DED67C9"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lastRenderedPageBreak/>
        <w:t>-</w:t>
      </w:r>
      <w:r w:rsidRPr="00F81AD4">
        <w:rPr>
          <w:rFonts w:ascii="CG Times (WN)" w:eastAsia="DengXian" w:hAnsi="CG Times (WN)"/>
          <w:lang w:eastAsia="fr-FR"/>
        </w:rP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57B35240" w14:textId="77777777" w:rsidR="00460BF1" w:rsidRPr="00460BF1" w:rsidRDefault="00460BF1" w:rsidP="00460BF1">
      <w:pPr>
        <w:overflowPunct w:val="0"/>
        <w:autoSpaceDE w:val="0"/>
        <w:autoSpaceDN w:val="0"/>
        <w:adjustRightInd w:val="0"/>
        <w:rPr>
          <w:rFonts w:eastAsia="Times New Roman"/>
          <w:b/>
          <w:lang w:eastAsia="en-GB"/>
        </w:rPr>
      </w:pPr>
      <w:r w:rsidRPr="00460BF1">
        <w:rPr>
          <w:rFonts w:eastAsia="Times New Roman"/>
          <w:b/>
          <w:lang w:eastAsia="en-GB"/>
        </w:rPr>
        <w:t>Outputs, Required:</w:t>
      </w:r>
    </w:p>
    <w:p w14:paraId="15673EFD"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One of the following:</w:t>
      </w:r>
    </w:p>
    <w:p w14:paraId="34E82C4E" w14:textId="77777777" w:rsidR="00460BF1" w:rsidRPr="00F81AD4" w:rsidRDefault="00460BF1" w:rsidP="00460BF1">
      <w:pPr>
        <w:overflowPunct w:val="0"/>
        <w:autoSpaceDE w:val="0"/>
        <w:autoSpaceDN w:val="0"/>
        <w:adjustRightInd w:val="0"/>
        <w:ind w:left="851"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A set of NF instance profiles; or</w:t>
      </w:r>
    </w:p>
    <w:p w14:paraId="49F86F3F" w14:textId="77777777" w:rsidR="00460BF1" w:rsidRPr="00F81AD4" w:rsidRDefault="00460BF1" w:rsidP="00460BF1">
      <w:pPr>
        <w:overflowPunct w:val="0"/>
        <w:autoSpaceDE w:val="0"/>
        <w:autoSpaceDN w:val="0"/>
        <w:adjustRightInd w:val="0"/>
        <w:ind w:left="851"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an indication that "indirect communication with delegated discovery with NF selection at target domain is requested"; or</w:t>
      </w:r>
    </w:p>
    <w:p w14:paraId="5AD0A598" w14:textId="77777777" w:rsidR="00460BF1" w:rsidRPr="00F81AD4" w:rsidRDefault="00460BF1" w:rsidP="00460BF1">
      <w:pPr>
        <w:overflowPunct w:val="0"/>
        <w:autoSpaceDE w:val="0"/>
        <w:autoSpaceDN w:val="0"/>
        <w:adjustRightInd w:val="0"/>
        <w:ind w:left="851"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an indication that "indirect communication without delegated discovery with NF selection at target domain is requested" together with a set of NF instance profiles;</w:t>
      </w:r>
    </w:p>
    <w:p w14:paraId="116D8CAB"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a validity period for the discovery result.</w:t>
      </w:r>
    </w:p>
    <w:p w14:paraId="32BA246F" w14:textId="77777777" w:rsidR="00460BF1" w:rsidRPr="00460BF1" w:rsidRDefault="00460BF1" w:rsidP="00460BF1">
      <w:pPr>
        <w:overflowPunct w:val="0"/>
        <w:autoSpaceDE w:val="0"/>
        <w:autoSpaceDN w:val="0"/>
        <w:adjustRightInd w:val="0"/>
        <w:rPr>
          <w:rFonts w:eastAsia="Times New Roman"/>
          <w:lang w:eastAsia="en-GB"/>
        </w:rPr>
      </w:pPr>
      <w:r w:rsidRPr="00460BF1">
        <w:rPr>
          <w:rFonts w:eastAsia="Times New Roman"/>
          <w:lang w:eastAsia="en-GB"/>
        </w:rPr>
        <w:t xml:space="preserve">The set of NF instance profiles shall contain per NF Instance: NF type, NF instance ID, </w:t>
      </w:r>
      <w:r w:rsidRPr="00460BF1">
        <w:rPr>
          <w:rFonts w:eastAsia="Times New Roman"/>
          <w:lang w:eastAsia="zh-CN"/>
        </w:rPr>
        <w:t>FQDN or IP addre</w:t>
      </w:r>
      <w:r w:rsidRPr="00460BF1">
        <w:rPr>
          <w:rFonts w:eastAsia="Times New Roman"/>
          <w:lang w:eastAsia="en-GB"/>
        </w:rPr>
        <w:t>ss(es) of the NF instance and if applicable, a list of services instances, where each service instance has a service name, a NF service instance ID and optionally</w:t>
      </w:r>
      <w:r w:rsidRPr="00460BF1">
        <w:rPr>
          <w:rFonts w:eastAsia="Times New Roman"/>
          <w:lang w:eastAsia="zh-CN"/>
        </w:rPr>
        <w:t xml:space="preserve"> Endpoint Address(es)</w:t>
      </w:r>
    </w:p>
    <w:p w14:paraId="2A148586" w14:textId="77777777" w:rsidR="00460BF1" w:rsidRPr="00460BF1" w:rsidRDefault="00460BF1" w:rsidP="00460BF1">
      <w:pPr>
        <w:overflowPunct w:val="0"/>
        <w:autoSpaceDE w:val="0"/>
        <w:autoSpaceDN w:val="0"/>
        <w:adjustRightInd w:val="0"/>
        <w:rPr>
          <w:rFonts w:eastAsia="Times New Roman"/>
          <w:lang w:eastAsia="en-GB"/>
        </w:rPr>
      </w:pPr>
      <w:r w:rsidRPr="00460BF1">
        <w:rPr>
          <w:rFonts w:eastAsia="Times New Roman"/>
          <w:lang w:eastAsia="zh-CN"/>
        </w:rPr>
        <w:t>Endpoint Address(es) may be a list of IP addresses or an FQDN for the NF service instance.</w:t>
      </w:r>
    </w:p>
    <w:p w14:paraId="70533F4B" w14:textId="77777777" w:rsidR="00460BF1" w:rsidRPr="00F81AD4" w:rsidRDefault="00460BF1" w:rsidP="00460BF1">
      <w:pPr>
        <w:keepLines/>
        <w:overflowPunct w:val="0"/>
        <w:autoSpaceDE w:val="0"/>
        <w:autoSpaceDN w:val="0"/>
        <w:adjustRightInd w:val="0"/>
        <w:ind w:left="1135" w:hanging="851"/>
        <w:rPr>
          <w:rFonts w:ascii="CG Times (WN)" w:eastAsia="DengXian" w:hAnsi="CG Times (WN)"/>
          <w:lang w:eastAsia="fr-FR"/>
        </w:rPr>
      </w:pPr>
      <w:r w:rsidRPr="00F81AD4">
        <w:rPr>
          <w:rFonts w:ascii="CG Times (WN)" w:eastAsia="DengXian" w:hAnsi="CG Times (WN)"/>
          <w:lang w:eastAsia="fr-FR"/>
        </w:rPr>
        <w:t>NOTE 11:</w:t>
      </w:r>
      <w:r w:rsidRPr="00F81AD4">
        <w:rPr>
          <w:rFonts w:ascii="CG Times (WN)" w:eastAsia="DengXian" w:hAnsi="CG Times (WN)"/>
          <w:lang w:eastAsia="fr-FR"/>
        </w:rPr>
        <w:tab/>
        <w:t>SCPs does not have any service instances.</w:t>
      </w:r>
    </w:p>
    <w:p w14:paraId="44B00360" w14:textId="77777777" w:rsidR="00460BF1" w:rsidRPr="00460BF1" w:rsidRDefault="00460BF1" w:rsidP="00460BF1">
      <w:pPr>
        <w:overflowPunct w:val="0"/>
        <w:autoSpaceDE w:val="0"/>
        <w:autoSpaceDN w:val="0"/>
        <w:adjustRightInd w:val="0"/>
        <w:rPr>
          <w:rFonts w:eastAsia="Times New Roman"/>
          <w:lang w:eastAsia="zh-CN"/>
        </w:rPr>
      </w:pPr>
      <w:r w:rsidRPr="00460BF1">
        <w:rPr>
          <w:rFonts w:eastAsia="Times New Roman"/>
          <w:b/>
          <w:lang w:eastAsia="en-GB"/>
        </w:rPr>
        <w:t xml:space="preserve">Outputs, Optional: </w:t>
      </w:r>
      <w:r w:rsidRPr="00460BF1">
        <w:rPr>
          <w:rFonts w:eastAsia="Times New Roman"/>
          <w:lang w:eastAsia="en-GB"/>
        </w:rPr>
        <w:t>Per NF instance, other information in the NF profile listed in clause 6.2.6 of TS 23.501 [2] related to the NF instance, such as:</w:t>
      </w:r>
    </w:p>
    <w:p w14:paraId="2F7E5FB4"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ko-KR"/>
        </w:rPr>
      </w:pPr>
      <w:r w:rsidRPr="00F81AD4">
        <w:rPr>
          <w:rFonts w:ascii="CG Times (WN)" w:eastAsia="DengXian" w:hAnsi="CG Times (WN)"/>
          <w:lang w:eastAsia="ko-KR"/>
        </w:rPr>
        <w:t>-</w:t>
      </w:r>
      <w:r w:rsidRPr="00F81AD4">
        <w:rPr>
          <w:rFonts w:ascii="CG Times (WN)" w:eastAsia="DengXian" w:hAnsi="CG Times (WN)"/>
          <w:lang w:eastAsia="ko-KR"/>
        </w:rPr>
        <w:tab/>
        <w:t>NF load information.</w:t>
      </w:r>
    </w:p>
    <w:p w14:paraId="1E2A5076"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ko-KR"/>
        </w:rPr>
      </w:pPr>
      <w:r w:rsidRPr="00F81AD4">
        <w:rPr>
          <w:rFonts w:ascii="CG Times (WN)" w:eastAsia="DengXian" w:hAnsi="CG Times (WN)"/>
          <w:lang w:eastAsia="ko-KR"/>
        </w:rPr>
        <w:t>-</w:t>
      </w:r>
      <w:r w:rsidRPr="00F81AD4">
        <w:rPr>
          <w:rFonts w:ascii="CG Times (WN)" w:eastAsia="DengXian" w:hAnsi="CG Times (WN)"/>
          <w:lang w:eastAsia="ko-KR"/>
        </w:rPr>
        <w:tab/>
        <w:t>NF capacity information.</w:t>
      </w:r>
    </w:p>
    <w:p w14:paraId="585D9110"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ko-KR"/>
        </w:rPr>
      </w:pPr>
      <w:r w:rsidRPr="00F81AD4">
        <w:rPr>
          <w:rFonts w:ascii="CG Times (WN)" w:eastAsia="DengXian" w:hAnsi="CG Times (WN)"/>
          <w:lang w:eastAsia="ko-KR"/>
        </w:rPr>
        <w:t>-</w:t>
      </w:r>
      <w:r w:rsidRPr="00F81AD4">
        <w:rPr>
          <w:rFonts w:ascii="CG Times (WN)" w:eastAsia="DengXian" w:hAnsi="CG Times (WN)"/>
          <w:lang w:eastAsia="ko-KR"/>
        </w:rPr>
        <w:tab/>
        <w:t>NF priority information.</w:t>
      </w:r>
    </w:p>
    <w:p w14:paraId="1892F69F"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ko-KR"/>
        </w:rPr>
      </w:pPr>
      <w:r w:rsidRPr="00F81AD4">
        <w:rPr>
          <w:rFonts w:ascii="CG Times (WN)" w:eastAsia="DengXian" w:hAnsi="CG Times (WN)"/>
          <w:lang w:eastAsia="ko-KR"/>
        </w:rPr>
        <w:t>-</w:t>
      </w:r>
      <w:r w:rsidRPr="00F81AD4">
        <w:rPr>
          <w:rFonts w:ascii="CG Times (WN)" w:eastAsia="DengXian" w:hAnsi="CG Times (WN)"/>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590BE323" w14:textId="77777777" w:rsidR="00460BF1" w:rsidRPr="00F81AD4" w:rsidRDefault="00460BF1" w:rsidP="00460BF1">
      <w:pPr>
        <w:keepLines/>
        <w:overflowPunct w:val="0"/>
        <w:autoSpaceDE w:val="0"/>
        <w:autoSpaceDN w:val="0"/>
        <w:adjustRightInd w:val="0"/>
        <w:ind w:left="1135" w:hanging="851"/>
        <w:rPr>
          <w:rFonts w:ascii="CG Times (WN)" w:eastAsia="DengXian" w:hAnsi="CG Times (WN)"/>
          <w:lang w:eastAsia="ko-KR"/>
        </w:rPr>
      </w:pPr>
      <w:r w:rsidRPr="00F81AD4">
        <w:rPr>
          <w:rFonts w:ascii="CG Times (WN)" w:eastAsia="DengXian" w:hAnsi="CG Times (WN)"/>
          <w:lang w:eastAsia="ko-KR"/>
        </w:rPr>
        <w:t>NOTE 12:</w:t>
      </w:r>
      <w:r w:rsidRPr="00F81AD4">
        <w:rPr>
          <w:rFonts w:ascii="CG Times (WN)" w:eastAsia="DengXian" w:hAnsi="CG Times (WN)"/>
          <w:lang w:eastAsia="ko-KR"/>
        </w:rPr>
        <w:tab/>
        <w:t>Range of SUPI(s) is limited in this release to a SUPI type of IMSI as defined in TS 23.003 [33].</w:t>
      </w:r>
    </w:p>
    <w:p w14:paraId="3815AA74"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ko-KR"/>
        </w:rPr>
      </w:pPr>
      <w:r w:rsidRPr="00F81AD4">
        <w:rPr>
          <w:rFonts w:ascii="CG Times (WN)" w:eastAsia="DengXian" w:hAnsi="CG Times (WN)"/>
          <w:lang w:eastAsia="ko-KR"/>
        </w:rPr>
        <w:t>-</w:t>
      </w:r>
      <w:r w:rsidRPr="00F81AD4">
        <w:rPr>
          <w:rFonts w:ascii="CG Times (WN)" w:eastAsia="DengXian" w:hAnsi="CG Times (WN)"/>
          <w:lang w:eastAsia="ko-KR"/>
        </w:rPr>
        <w:tab/>
        <w:t>If the target NF is UDM, UDR, PCF, BSF or AUSF, they can include UDM Group ID, UDR Group ID, PCF Group ID, BSF Group ID, AUSF Group ID respectively.</w:t>
      </w:r>
    </w:p>
    <w:p w14:paraId="3238FDD5"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ko-KR"/>
        </w:rPr>
      </w:pPr>
      <w:r w:rsidRPr="00F81AD4">
        <w:rPr>
          <w:rFonts w:ascii="CG Times (WN)" w:eastAsia="DengXian" w:hAnsi="CG Times (WN)"/>
          <w:lang w:eastAsia="ko-KR"/>
        </w:rPr>
        <w:t>-</w:t>
      </w:r>
      <w:r w:rsidRPr="00F81AD4">
        <w:rPr>
          <w:rFonts w:ascii="CG Times (WN)" w:eastAsia="DengXian" w:hAnsi="CG Times (WN)"/>
          <w:lang w:eastAsia="ko-KR"/>
        </w:rPr>
        <w:tab/>
        <w:t>If the target NF is HSS, it can include HSS Group ID.</w:t>
      </w:r>
    </w:p>
    <w:p w14:paraId="4F6E981D"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ko-KR"/>
        </w:rPr>
      </w:pPr>
      <w:r w:rsidRPr="00F81AD4">
        <w:rPr>
          <w:rFonts w:ascii="CG Times (WN)" w:eastAsia="DengXian" w:hAnsi="CG Times (WN)"/>
          <w:lang w:eastAsia="ko-KR"/>
        </w:rPr>
        <w:t>-</w:t>
      </w:r>
      <w:r w:rsidRPr="00F81AD4">
        <w:rPr>
          <w:rFonts w:ascii="CG Times (WN)" w:eastAsia="DengXian" w:hAnsi="CG Times (WN)"/>
          <w:lang w:eastAsia="ko-KR"/>
        </w:rPr>
        <w:tab/>
        <w:t>For UDM and AUSF, Routing Indicator, or Routing Indicator and Home Network Public Key identifier.</w:t>
      </w:r>
    </w:p>
    <w:p w14:paraId="60CE722A"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ko-KR"/>
        </w:rPr>
      </w:pPr>
      <w:r w:rsidRPr="00F81AD4">
        <w:rPr>
          <w:rFonts w:ascii="CG Times (WN)" w:eastAsia="DengXian" w:hAnsi="CG Times (WN)"/>
          <w:lang w:eastAsia="ko-KR"/>
        </w:rPr>
        <w:t>-</w:t>
      </w:r>
      <w:r w:rsidRPr="00F81AD4">
        <w:rPr>
          <w:rFonts w:ascii="CG Times (WN)" w:eastAsia="DengXian" w:hAnsi="CG Times (WN)"/>
          <w:lang w:eastAsia="ko-KR"/>
        </w:rPr>
        <w:tab/>
        <w:t>If the target NF is AMF, it includes list of GUAMI(s). In addition, it may include list of GUAMI(s) for which it can serve as backup for failure/maintenance.</w:t>
      </w:r>
    </w:p>
    <w:p w14:paraId="6AFEA918"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ko-KR"/>
        </w:rPr>
      </w:pPr>
      <w:r w:rsidRPr="00F81AD4">
        <w:rPr>
          <w:rFonts w:ascii="CG Times (WN)" w:eastAsia="DengXian" w:hAnsi="CG Times (WN)"/>
          <w:lang w:eastAsia="zh-CN"/>
        </w:rPr>
        <w:t>-</w:t>
      </w:r>
      <w:r w:rsidRPr="00F81AD4">
        <w:rPr>
          <w:rFonts w:ascii="CG Times (WN)" w:eastAsia="DengXian" w:hAnsi="CG Times (WN)"/>
          <w:lang w:eastAsia="zh-CN"/>
        </w:rPr>
        <w:tab/>
        <w:t xml:space="preserve">If the target NF is CHF, it includes </w:t>
      </w:r>
      <w:r w:rsidRPr="00F81AD4">
        <w:rPr>
          <w:rFonts w:ascii="CG Times (WN)" w:eastAsia="DengXian" w:hAnsi="CG Times (WN)"/>
          <w:noProof/>
          <w:lang w:eastAsia="fr-FR"/>
        </w:rPr>
        <w:t>primary CHF instance and the secondary CHF instance pair(s), if configured in CHF instance profile.</w:t>
      </w:r>
    </w:p>
    <w:p w14:paraId="46A9F6E1" w14:textId="77777777" w:rsidR="00460BF1" w:rsidRPr="00F81AD4" w:rsidRDefault="00460BF1" w:rsidP="00460BF1">
      <w:pPr>
        <w:overflowPunct w:val="0"/>
        <w:autoSpaceDE w:val="0"/>
        <w:autoSpaceDN w:val="0"/>
        <w:adjustRightInd w:val="0"/>
        <w:ind w:left="568" w:hanging="284"/>
        <w:rPr>
          <w:rFonts w:ascii="CG Times (WN)" w:eastAsia="Times New Roman" w:hAnsi="CG Times (WN)"/>
          <w:lang w:eastAsia="ko-KR"/>
        </w:rPr>
      </w:pPr>
      <w:r w:rsidRPr="00F81AD4">
        <w:rPr>
          <w:rFonts w:ascii="CG Times (WN)" w:eastAsia="DengXian" w:hAnsi="CG Times (WN)"/>
          <w:lang w:eastAsia="ko-KR"/>
        </w:rPr>
        <w:t>-</w:t>
      </w:r>
      <w:r w:rsidRPr="00F81AD4">
        <w:rPr>
          <w:rFonts w:ascii="CG Times (WN)" w:eastAsia="DengXian" w:hAnsi="CG Times (WN)"/>
          <w:lang w:eastAsia="ko-KR"/>
        </w:rPr>
        <w:tab/>
        <w:t>For the UPF Management: UPF Provisioning Information as defined in clause 4.17.6.</w:t>
      </w:r>
    </w:p>
    <w:p w14:paraId="0170E4A4"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ko-KR"/>
        </w:rPr>
      </w:pPr>
      <w:r w:rsidRPr="00F81AD4">
        <w:rPr>
          <w:rFonts w:ascii="CG Times (WN)" w:eastAsia="DengXian" w:hAnsi="CG Times (WN)"/>
          <w:lang w:eastAsia="ko-KR"/>
        </w:rPr>
        <w:t>-</w:t>
      </w:r>
      <w:r w:rsidRPr="00F81AD4">
        <w:rPr>
          <w:rFonts w:ascii="CG Times (WN)" w:eastAsia="DengXian" w:hAnsi="CG Times (WN)"/>
          <w:lang w:eastAsia="ko-KR"/>
        </w:rPr>
        <w:tab/>
        <w:t>S-NSSAI(s) and the associated NSI ID(s) (if available).</w:t>
      </w:r>
    </w:p>
    <w:p w14:paraId="63002551"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ko-KR"/>
        </w:rPr>
      </w:pPr>
      <w:r w:rsidRPr="00F81AD4">
        <w:rPr>
          <w:rFonts w:ascii="CG Times (WN)" w:eastAsia="DengXian" w:hAnsi="CG Times (WN)"/>
          <w:lang w:eastAsia="ko-KR"/>
        </w:rPr>
        <w:t>-</w:t>
      </w:r>
      <w:r w:rsidRPr="00F81AD4">
        <w:rPr>
          <w:rFonts w:ascii="CG Times (WN)" w:eastAsia="DengXian" w:hAnsi="CG Times (WN)"/>
          <w:lang w:eastAsia="ko-KR"/>
        </w:rPr>
        <w:tab/>
        <w:t>Information about the location or serving scope of the target NF (operator specific information, e.g. geographical location, data centre).</w:t>
      </w:r>
    </w:p>
    <w:p w14:paraId="17A4880B"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ko-KR"/>
        </w:rPr>
      </w:pPr>
      <w:r w:rsidRPr="00F81AD4">
        <w:rPr>
          <w:rFonts w:ascii="CG Times (WN)" w:eastAsia="DengXian" w:hAnsi="CG Times (WN)"/>
          <w:lang w:eastAsia="ko-KR"/>
        </w:rPr>
        <w:t>-</w:t>
      </w:r>
      <w:r w:rsidRPr="00F81AD4">
        <w:rPr>
          <w:rFonts w:ascii="CG Times (WN)" w:eastAsia="DengXian" w:hAnsi="CG Times (WN)"/>
          <w:lang w:eastAsia="ko-KR"/>
        </w:rPr>
        <w:tab/>
        <w:t>TAI(s).</w:t>
      </w:r>
    </w:p>
    <w:p w14:paraId="1E03D75A"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ko-KR"/>
        </w:rPr>
      </w:pPr>
      <w:r w:rsidRPr="00F81AD4">
        <w:rPr>
          <w:rFonts w:ascii="CG Times (WN)" w:eastAsia="DengXian" w:hAnsi="CG Times (WN)"/>
          <w:lang w:eastAsia="ko-KR"/>
        </w:rPr>
        <w:t>-</w:t>
      </w:r>
      <w:r w:rsidRPr="00F81AD4">
        <w:rPr>
          <w:rFonts w:ascii="CG Times (WN)" w:eastAsia="DengXian" w:hAnsi="CG Times (WN)"/>
          <w:lang w:eastAsia="ko-KR"/>
        </w:rPr>
        <w:tab/>
        <w:t>PLMN ID.</w:t>
      </w:r>
    </w:p>
    <w:p w14:paraId="14696ADE"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ko-KR"/>
        </w:rPr>
      </w:pPr>
      <w:r w:rsidRPr="00F81AD4">
        <w:rPr>
          <w:rFonts w:ascii="CG Times (WN)" w:eastAsia="DengXian" w:hAnsi="CG Times (WN)"/>
          <w:lang w:eastAsia="ko-KR"/>
        </w:rPr>
        <w:lastRenderedPageBreak/>
        <w:t>-</w:t>
      </w:r>
      <w:r w:rsidRPr="00F81AD4">
        <w:rPr>
          <w:rFonts w:ascii="CG Times (WN)" w:eastAsia="DengXian" w:hAnsi="CG Times (WN)"/>
          <w:lang w:eastAsia="ko-KR"/>
        </w:rPr>
        <w:tab/>
        <w:t>If the target is PCF or SMF, it includes the MA PDU Session capability to indicate if the NF instance supports MA PDU session or not.</w:t>
      </w:r>
    </w:p>
    <w:p w14:paraId="2B3591F4"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ko-KR"/>
        </w:rPr>
      </w:pPr>
      <w:r w:rsidRPr="00F81AD4">
        <w:rPr>
          <w:rFonts w:ascii="CG Times (WN)" w:eastAsia="DengXian" w:hAnsi="CG Times (WN)"/>
          <w:lang w:eastAsia="ko-KR"/>
        </w:rPr>
        <w:t>-</w:t>
      </w:r>
      <w:r w:rsidRPr="00F81AD4">
        <w:rPr>
          <w:rFonts w:ascii="CG Times (WN)" w:eastAsia="DengXian" w:hAnsi="CG Times (WN)"/>
          <w:lang w:eastAsia="ko-KR"/>
        </w:rPr>
        <w:tab/>
        <w:t>If the target is PCF, it includes the DNN replacement capability to indicate if the NF instance supports DNN replacement or not.</w:t>
      </w:r>
    </w:p>
    <w:p w14:paraId="412D062C"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ko-KR"/>
        </w:rPr>
      </w:pPr>
      <w:r w:rsidRPr="00F81AD4">
        <w:rPr>
          <w:rFonts w:ascii="CG Times (WN)" w:eastAsia="DengXian" w:hAnsi="CG Times (WN)"/>
          <w:lang w:eastAsia="ko-KR"/>
        </w:rPr>
        <w:t>-</w:t>
      </w:r>
      <w:r w:rsidRPr="00F81AD4">
        <w:rPr>
          <w:rFonts w:ascii="CG Times (WN)" w:eastAsia="DengXian" w:hAnsi="CG Times (WN)"/>
          <w:lang w:eastAsia="ko-KR"/>
        </w:rPr>
        <w:tab/>
        <w:t>If the target NF is NWDAF, it may include:</w:t>
      </w:r>
    </w:p>
    <w:p w14:paraId="7752993A" w14:textId="77777777" w:rsidR="00460BF1" w:rsidRPr="00F81AD4" w:rsidRDefault="00460BF1" w:rsidP="00460BF1">
      <w:pPr>
        <w:overflowPunct w:val="0"/>
        <w:autoSpaceDE w:val="0"/>
        <w:autoSpaceDN w:val="0"/>
        <w:adjustRightInd w:val="0"/>
        <w:ind w:left="851" w:hanging="284"/>
        <w:rPr>
          <w:rFonts w:ascii="CG Times (WN)" w:eastAsia="DengXian" w:hAnsi="CG Times (WN)"/>
          <w:lang w:eastAsia="ko-KR"/>
        </w:rPr>
      </w:pPr>
      <w:r w:rsidRPr="00F81AD4">
        <w:rPr>
          <w:rFonts w:ascii="CG Times (WN)" w:eastAsia="DengXian" w:hAnsi="CG Times (WN)"/>
          <w:lang w:eastAsia="ko-KR"/>
        </w:rPr>
        <w:t>-</w:t>
      </w:r>
      <w:r w:rsidRPr="00F81AD4">
        <w:rPr>
          <w:rFonts w:ascii="CG Times (WN)" w:eastAsia="DengXian" w:hAnsi="CG Times (WN)"/>
          <w:lang w:eastAsia="ko-KR"/>
        </w:rPr>
        <w:tab/>
        <w:t>Analytics ID(s) (possibly per service).</w:t>
      </w:r>
    </w:p>
    <w:p w14:paraId="36CD3EB5" w14:textId="77777777" w:rsidR="00460BF1" w:rsidRPr="00F81AD4" w:rsidRDefault="00460BF1" w:rsidP="00460BF1">
      <w:pPr>
        <w:overflowPunct w:val="0"/>
        <w:autoSpaceDE w:val="0"/>
        <w:autoSpaceDN w:val="0"/>
        <w:adjustRightInd w:val="0"/>
        <w:ind w:left="851" w:hanging="284"/>
        <w:rPr>
          <w:rFonts w:ascii="CG Times (WN)" w:eastAsia="DengXian" w:hAnsi="CG Times (WN)"/>
          <w:lang w:eastAsia="ko-KR"/>
        </w:rPr>
      </w:pPr>
      <w:r w:rsidRPr="00F81AD4">
        <w:rPr>
          <w:rFonts w:ascii="CG Times (WN)" w:eastAsia="DengXian" w:hAnsi="CG Times (WN)"/>
          <w:lang w:eastAsia="ko-KR"/>
        </w:rPr>
        <w:t>-</w:t>
      </w:r>
      <w:r w:rsidRPr="00F81AD4">
        <w:rPr>
          <w:rFonts w:ascii="CG Times (WN)" w:eastAsia="DengXian" w:hAnsi="CG Times (WN)"/>
          <w:lang w:eastAsia="ko-KR"/>
        </w:rPr>
        <w:tab/>
        <w:t>NF Set ID and NF Type of the NF data sources, if available, NWDAF Serving Area information.</w:t>
      </w:r>
    </w:p>
    <w:p w14:paraId="7AEB6A4F" w14:textId="77777777" w:rsidR="00460BF1" w:rsidRPr="00F81AD4" w:rsidRDefault="00460BF1" w:rsidP="00460BF1">
      <w:pPr>
        <w:overflowPunct w:val="0"/>
        <w:autoSpaceDE w:val="0"/>
        <w:autoSpaceDN w:val="0"/>
        <w:adjustRightInd w:val="0"/>
        <w:ind w:left="851" w:hanging="284"/>
        <w:rPr>
          <w:rFonts w:ascii="CG Times (WN)" w:eastAsia="DengXian" w:hAnsi="CG Times (WN)"/>
          <w:lang w:eastAsia="ko-KR"/>
        </w:rPr>
      </w:pPr>
      <w:r w:rsidRPr="00F81AD4">
        <w:rPr>
          <w:rFonts w:ascii="CG Times (WN)" w:eastAsia="DengXian" w:hAnsi="CG Times (WN)"/>
          <w:lang w:eastAsia="ko-KR"/>
        </w:rPr>
        <w:t>-</w:t>
      </w:r>
      <w:r w:rsidRPr="00F81AD4">
        <w:rPr>
          <w:rFonts w:ascii="CG Times (WN)" w:eastAsia="DengXian" w:hAnsi="CG Times (WN)"/>
          <w:lang w:eastAsia="ko-KR"/>
        </w:rPr>
        <w:tab/>
        <w:t>Analytics aggregation capability and/ or Analytics metadata provisioning capability, if such capability is provided by the NWDAF.</w:t>
      </w:r>
    </w:p>
    <w:p w14:paraId="345A609F" w14:textId="77777777" w:rsidR="00460BF1" w:rsidRPr="00F81AD4" w:rsidRDefault="00460BF1" w:rsidP="00460BF1">
      <w:pPr>
        <w:overflowPunct w:val="0"/>
        <w:autoSpaceDE w:val="0"/>
        <w:autoSpaceDN w:val="0"/>
        <w:adjustRightInd w:val="0"/>
        <w:ind w:left="851" w:hanging="284"/>
        <w:rPr>
          <w:rFonts w:ascii="CG Times (WN)" w:eastAsia="DengXian" w:hAnsi="CG Times (WN)"/>
          <w:lang w:eastAsia="ko-KR"/>
        </w:rPr>
      </w:pPr>
      <w:r w:rsidRPr="00F81AD4">
        <w:rPr>
          <w:rFonts w:ascii="CG Times (WN)" w:eastAsia="DengXian" w:hAnsi="CG Times (WN)"/>
          <w:lang w:eastAsia="ko-KR"/>
        </w:rPr>
        <w:t>-</w:t>
      </w:r>
      <w:r w:rsidRPr="00F81AD4">
        <w:rPr>
          <w:rFonts w:ascii="CG Times (WN)" w:eastAsia="DengXian" w:hAnsi="CG Times (WN)"/>
          <w:lang w:eastAsia="ko-KR"/>
        </w:rPr>
        <w:tab/>
        <w:t>Supported Analytics Delay per Analytics ID.</w:t>
      </w:r>
    </w:p>
    <w:p w14:paraId="0A397A6C" w14:textId="77777777" w:rsidR="00460BF1" w:rsidRPr="00F81AD4" w:rsidRDefault="00460BF1" w:rsidP="00460BF1">
      <w:pPr>
        <w:overflowPunct w:val="0"/>
        <w:autoSpaceDE w:val="0"/>
        <w:autoSpaceDN w:val="0"/>
        <w:adjustRightInd w:val="0"/>
        <w:ind w:left="851" w:hanging="284"/>
        <w:rPr>
          <w:rFonts w:ascii="CG Times (WN)" w:eastAsia="DengXian" w:hAnsi="CG Times (WN)"/>
          <w:lang w:eastAsia="ko-KR"/>
        </w:rPr>
      </w:pPr>
      <w:r w:rsidRPr="00F81AD4">
        <w:rPr>
          <w:rFonts w:ascii="CG Times (WN)" w:eastAsia="DengXian" w:hAnsi="CG Times (WN)"/>
          <w:lang w:eastAsia="ko-KR"/>
        </w:rPr>
        <w:t>-</w:t>
      </w:r>
      <w:r w:rsidRPr="00F81AD4">
        <w:rPr>
          <w:rFonts w:ascii="CG Times (WN)" w:eastAsia="DengXian" w:hAnsi="CG Times (WN)"/>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5A1A3FB9" w14:textId="77777777" w:rsidR="00460BF1" w:rsidRPr="00F81AD4" w:rsidRDefault="00460BF1" w:rsidP="00460BF1">
      <w:pPr>
        <w:overflowPunct w:val="0"/>
        <w:autoSpaceDE w:val="0"/>
        <w:autoSpaceDN w:val="0"/>
        <w:adjustRightInd w:val="0"/>
        <w:ind w:left="851" w:hanging="284"/>
        <w:rPr>
          <w:rFonts w:ascii="CG Times (WN)" w:eastAsia="DengXian" w:hAnsi="CG Times (WN)"/>
          <w:lang w:eastAsia="ko-KR"/>
        </w:rPr>
      </w:pPr>
      <w:r w:rsidRPr="00F81AD4">
        <w:rPr>
          <w:rFonts w:ascii="CG Times (WN)" w:eastAsia="DengXian" w:hAnsi="CG Times (WN)"/>
          <w:lang w:eastAsia="ko-KR"/>
        </w:rPr>
        <w:t>-</w:t>
      </w:r>
      <w:r w:rsidRPr="00F81AD4">
        <w:rPr>
          <w:rFonts w:ascii="CG Times (WN)" w:eastAsia="DengXian" w:hAnsi="CG Times (WN)"/>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3C0B88C7"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ko-KR"/>
        </w:rPr>
      </w:pPr>
      <w:r w:rsidRPr="00F81AD4">
        <w:rPr>
          <w:rFonts w:ascii="CG Times (WN)" w:eastAsia="DengXian" w:hAnsi="CG Times (WN)"/>
          <w:lang w:eastAsia="ko-KR"/>
        </w:rPr>
        <w:tab/>
        <w:t>Details about NWDAF specific information are described in clause 6.3.13 of TS 23.501 [2].</w:t>
      </w:r>
    </w:p>
    <w:p w14:paraId="218B1BB4" w14:textId="77777777" w:rsidR="00460BF1" w:rsidRPr="00F81AD4" w:rsidRDefault="00460BF1" w:rsidP="00460BF1">
      <w:pPr>
        <w:keepLines/>
        <w:overflowPunct w:val="0"/>
        <w:autoSpaceDE w:val="0"/>
        <w:autoSpaceDN w:val="0"/>
        <w:adjustRightInd w:val="0"/>
        <w:ind w:left="1135" w:hanging="851"/>
        <w:rPr>
          <w:rFonts w:ascii="CG Times (WN)" w:eastAsia="DengXian" w:hAnsi="CG Times (WN)"/>
          <w:lang w:eastAsia="ko-KR"/>
        </w:rPr>
      </w:pPr>
      <w:r w:rsidRPr="00F81AD4">
        <w:rPr>
          <w:rFonts w:ascii="CG Times (WN)" w:eastAsia="DengXian" w:hAnsi="CG Times (WN)"/>
          <w:lang w:eastAsia="ko-KR"/>
        </w:rPr>
        <w:t>NOTE 13:</w:t>
      </w:r>
      <w:r w:rsidRPr="00F81AD4">
        <w:rPr>
          <w:rFonts w:ascii="CG Times (WN)" w:eastAsia="DengXian" w:hAnsi="CG Times (WN)"/>
          <w:lang w:eastAsia="ko-KR"/>
        </w:rPr>
        <w:tab/>
        <w:t>The Supported Analytics Delay is provided for an Analytics ID only when the NRF had received Real-Time Communication Indication for this Analytics ID in the NWDAF discovery request.</w:t>
      </w:r>
    </w:p>
    <w:p w14:paraId="70B280F5"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ko-KR"/>
        </w:rPr>
      </w:pPr>
      <w:r w:rsidRPr="00F81AD4">
        <w:rPr>
          <w:rFonts w:ascii="CG Times (WN)" w:eastAsia="DengXian" w:hAnsi="CG Times (WN)"/>
          <w:lang w:eastAsia="ko-KR"/>
        </w:rPr>
        <w:t>-</w:t>
      </w:r>
      <w:r w:rsidRPr="00F81AD4">
        <w:rPr>
          <w:rFonts w:ascii="CG Times (WN)" w:eastAsia="DengXian" w:hAnsi="CG Times (WN)"/>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0B0A3C88"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ko-KR"/>
        </w:rPr>
      </w:pPr>
      <w:r w:rsidRPr="00F81AD4">
        <w:rPr>
          <w:rFonts w:ascii="CG Times (WN)" w:eastAsia="DengXian" w:hAnsi="CG Times (WN)"/>
          <w:lang w:eastAsia="ko-KR"/>
        </w:rPr>
        <w:t>-</w:t>
      </w:r>
      <w:r w:rsidRPr="00F81AD4">
        <w:rPr>
          <w:rFonts w:ascii="CG Times (WN)" w:eastAsia="DengXian" w:hAnsi="CG Times (WN)"/>
          <w:lang w:eastAsia="ko-KR"/>
        </w:rPr>
        <w:tab/>
        <w:t>NF Set ID.</w:t>
      </w:r>
    </w:p>
    <w:p w14:paraId="22C0D4E5"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ko-KR"/>
        </w:rPr>
      </w:pPr>
      <w:r w:rsidRPr="00F81AD4">
        <w:rPr>
          <w:rFonts w:ascii="CG Times (WN)" w:eastAsia="DengXian" w:hAnsi="CG Times (WN)"/>
          <w:lang w:eastAsia="ko-KR"/>
        </w:rPr>
        <w:t>-</w:t>
      </w:r>
      <w:r w:rsidRPr="00F81AD4">
        <w:rPr>
          <w:rFonts w:ascii="CG Times (WN)" w:eastAsia="DengXian" w:hAnsi="CG Times (WN)"/>
          <w:lang w:eastAsia="ko-KR"/>
        </w:rPr>
        <w:tab/>
        <w:t>NF Service Set ID.</w:t>
      </w:r>
    </w:p>
    <w:p w14:paraId="5AB42477"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ko-KR"/>
        </w:rPr>
      </w:pPr>
      <w:r w:rsidRPr="00F81AD4">
        <w:rPr>
          <w:rFonts w:ascii="CG Times (WN)" w:eastAsia="DengXian" w:hAnsi="CG Times (WN)"/>
          <w:lang w:eastAsia="ko-KR"/>
        </w:rPr>
        <w:t>-</w:t>
      </w:r>
      <w:r w:rsidRPr="00F81AD4">
        <w:rPr>
          <w:rFonts w:ascii="CG Times (WN)" w:eastAsia="DengXian" w:hAnsi="CG Times (WN)"/>
          <w:lang w:eastAsia="ko-KR"/>
        </w:rPr>
        <w:tab/>
        <w:t>If the target NF is SMF, it may include the SMF(s) Service Area.</w:t>
      </w:r>
    </w:p>
    <w:p w14:paraId="4BE7C9D0" w14:textId="77777777" w:rsidR="00460BF1" w:rsidRPr="00F81AD4" w:rsidRDefault="00460BF1" w:rsidP="00460BF1">
      <w:pPr>
        <w:keepLines/>
        <w:overflowPunct w:val="0"/>
        <w:autoSpaceDE w:val="0"/>
        <w:autoSpaceDN w:val="0"/>
        <w:adjustRightInd w:val="0"/>
        <w:ind w:left="1135" w:hanging="851"/>
        <w:rPr>
          <w:rFonts w:ascii="CG Times (WN)" w:eastAsia="DengXian" w:hAnsi="CG Times (WN)"/>
          <w:lang w:eastAsia="en-GB"/>
        </w:rPr>
      </w:pPr>
      <w:r w:rsidRPr="00F81AD4">
        <w:rPr>
          <w:rFonts w:ascii="CG Times (WN)" w:eastAsia="DengXian" w:hAnsi="CG Times (WN)"/>
          <w:lang w:eastAsia="fr-FR"/>
        </w:rPr>
        <w:t>NOTE 14:</w:t>
      </w:r>
      <w:r w:rsidRPr="00F81AD4">
        <w:rPr>
          <w:rFonts w:ascii="CG Times (WN)" w:eastAsia="DengXian" w:hAnsi="CG Times (WN)"/>
          <w:lang w:eastAsia="fr-FR"/>
        </w:rPr>
        <w:tab/>
        <w:t>If neither SMF Service Area nor serving scope of SMF is provided, the AMF assumes that the SMF can serve the whole PLMN.</w:t>
      </w:r>
    </w:p>
    <w:p w14:paraId="16360F93"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ko-KR"/>
        </w:rPr>
      </w:pPr>
      <w:r w:rsidRPr="00F81AD4">
        <w:rPr>
          <w:rFonts w:ascii="CG Times (WN)" w:eastAsia="DengXian" w:hAnsi="CG Times (WN)"/>
          <w:lang w:eastAsia="ko-KR"/>
        </w:rPr>
        <w:t>-</w:t>
      </w:r>
      <w:r w:rsidRPr="00F81AD4">
        <w:rPr>
          <w:rFonts w:ascii="CG Times (WN)" w:eastAsia="DengXian" w:hAnsi="CG Times (WN)"/>
          <w:lang w:eastAsia="ko-KR"/>
        </w:rPr>
        <w:tab/>
        <w:t>If the target NF is P-CSCF, it includes P-CSCF FQDN(s) or IP address(es) and optional Access Type(s) associated with each P-CSCF.</w:t>
      </w:r>
    </w:p>
    <w:p w14:paraId="33003A2B"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ko-KR"/>
        </w:rPr>
      </w:pPr>
      <w:r w:rsidRPr="00F81AD4">
        <w:rPr>
          <w:rFonts w:ascii="CG Times (WN)" w:eastAsia="DengXian" w:hAnsi="CG Times (WN)"/>
          <w:lang w:eastAsia="ko-KR"/>
        </w:rPr>
        <w:t>-</w:t>
      </w:r>
      <w:r w:rsidRPr="00F81AD4">
        <w:rPr>
          <w:rFonts w:ascii="CG Times (WN)" w:eastAsia="DengXian" w:hAnsi="CG Times (WN)"/>
          <w:lang w:eastAsia="ko-KR"/>
        </w:rPr>
        <w:tab/>
        <w:t>If the target NF is NEF, it may include Event ID(s) provided by AF and/or it includes one or multiple combination(s) of the S-NSSAI and DNN corresponding to the untrusted AF served by the NEF.</w:t>
      </w:r>
    </w:p>
    <w:p w14:paraId="2AC44D34"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ko-KR"/>
        </w:rPr>
      </w:pPr>
      <w:r w:rsidRPr="00F81AD4">
        <w:rPr>
          <w:rFonts w:ascii="CG Times (WN)" w:eastAsia="DengXian" w:hAnsi="CG Times (WN)"/>
          <w:lang w:eastAsia="ko-KR"/>
        </w:rPr>
        <w:t>-</w:t>
      </w:r>
      <w:r w:rsidRPr="00F81AD4">
        <w:rPr>
          <w:rFonts w:ascii="CG Times (WN)" w:eastAsia="DengXian" w:hAnsi="CG Times (WN)"/>
          <w:lang w:eastAsia="ko-KR"/>
        </w:rPr>
        <w:tab/>
        <w:t>SCP domain the NF belongs to.</w:t>
      </w:r>
    </w:p>
    <w:p w14:paraId="47D2859A" w14:textId="77777777" w:rsidR="00460BF1" w:rsidRPr="00F81AD4" w:rsidRDefault="00460BF1" w:rsidP="00460BF1">
      <w:pPr>
        <w:keepLines/>
        <w:overflowPunct w:val="0"/>
        <w:autoSpaceDE w:val="0"/>
        <w:autoSpaceDN w:val="0"/>
        <w:adjustRightInd w:val="0"/>
        <w:ind w:left="1135" w:hanging="851"/>
        <w:rPr>
          <w:rFonts w:ascii="CG Times (WN)" w:eastAsia="DengXian" w:hAnsi="CG Times (WN)"/>
          <w:lang w:eastAsia="en-GB"/>
        </w:rPr>
      </w:pPr>
      <w:r w:rsidRPr="00F81AD4">
        <w:rPr>
          <w:rFonts w:ascii="CG Times (WN)" w:eastAsia="DengXian" w:hAnsi="CG Times (WN)"/>
          <w:lang w:eastAsia="fr-FR"/>
        </w:rPr>
        <w:t>NOTE 15:</w:t>
      </w:r>
      <w:r w:rsidRPr="00F81AD4">
        <w:rPr>
          <w:rFonts w:ascii="CG Times (WN)" w:eastAsia="DengXian" w:hAnsi="CG Times (WN)"/>
          <w:lang w:eastAsia="fr-FR"/>
        </w:rPr>
        <w:tab/>
        <w:t>Only one SCP domain is registered in NF profile for an NF.</w:t>
      </w:r>
    </w:p>
    <w:p w14:paraId="725C4A3F"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ko-KR"/>
        </w:rPr>
      </w:pPr>
      <w:r w:rsidRPr="00F81AD4">
        <w:rPr>
          <w:rFonts w:ascii="CG Times (WN)" w:eastAsia="DengXian" w:hAnsi="CG Times (WN)"/>
          <w:lang w:eastAsia="ko-KR"/>
        </w:rPr>
        <w:t>-</w:t>
      </w:r>
      <w:r w:rsidRPr="00F81AD4">
        <w:rPr>
          <w:rFonts w:ascii="CG Times (WN)" w:eastAsia="DengXian" w:hAnsi="CG Times (WN)"/>
          <w:lang w:eastAsia="ko-KR"/>
        </w:rPr>
        <w:tab/>
        <w:t>If the target is SCP:</w:t>
      </w:r>
    </w:p>
    <w:p w14:paraId="599942E7" w14:textId="77777777" w:rsidR="00460BF1" w:rsidRPr="00F81AD4" w:rsidRDefault="00460BF1" w:rsidP="00460BF1">
      <w:pPr>
        <w:overflowPunct w:val="0"/>
        <w:autoSpaceDE w:val="0"/>
        <w:autoSpaceDN w:val="0"/>
        <w:adjustRightInd w:val="0"/>
        <w:ind w:left="851" w:hanging="284"/>
        <w:rPr>
          <w:rFonts w:ascii="CG Times (WN)" w:eastAsia="DengXian" w:hAnsi="CG Times (WN)"/>
          <w:lang w:eastAsia="en-GB"/>
        </w:rPr>
      </w:pPr>
      <w:r w:rsidRPr="00F81AD4">
        <w:rPr>
          <w:rFonts w:ascii="CG Times (WN)" w:eastAsia="DengXian" w:hAnsi="CG Times (WN)"/>
          <w:lang w:eastAsia="fr-FR"/>
        </w:rPr>
        <w:t>-</w:t>
      </w:r>
      <w:r w:rsidRPr="00F81AD4">
        <w:rPr>
          <w:rFonts w:ascii="CG Times (WN)" w:eastAsia="DengXian" w:hAnsi="CG Times (WN)"/>
          <w:lang w:eastAsia="fr-FR"/>
        </w:rPr>
        <w:tab/>
        <w:t>SCP domain(s).</w:t>
      </w:r>
    </w:p>
    <w:p w14:paraId="67A88709" w14:textId="77777777" w:rsidR="00460BF1" w:rsidRPr="00F81AD4" w:rsidRDefault="00460BF1" w:rsidP="00460BF1">
      <w:pPr>
        <w:overflowPunct w:val="0"/>
        <w:autoSpaceDE w:val="0"/>
        <w:autoSpaceDN w:val="0"/>
        <w:adjustRightInd w:val="0"/>
        <w:ind w:left="851"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Remote PLMNs reachable through SCP.</w:t>
      </w:r>
    </w:p>
    <w:p w14:paraId="47514C6B" w14:textId="77777777" w:rsidR="00460BF1" w:rsidRPr="00F81AD4" w:rsidRDefault="00460BF1" w:rsidP="00460BF1">
      <w:pPr>
        <w:overflowPunct w:val="0"/>
        <w:autoSpaceDE w:val="0"/>
        <w:autoSpaceDN w:val="0"/>
        <w:adjustRightInd w:val="0"/>
        <w:ind w:left="851"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Endpoint addresses or Address Domain(s) (e.g. IP Address or FQDN ranges) accessible via the SCP.</w:t>
      </w:r>
    </w:p>
    <w:p w14:paraId="14ED9125" w14:textId="77777777" w:rsidR="00460BF1" w:rsidRPr="00F81AD4" w:rsidRDefault="00460BF1" w:rsidP="00460BF1">
      <w:pPr>
        <w:overflowPunct w:val="0"/>
        <w:autoSpaceDE w:val="0"/>
        <w:autoSpaceDN w:val="0"/>
        <w:adjustRightInd w:val="0"/>
        <w:ind w:left="851"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NF sets of NFs served by the SCP.</w:t>
      </w:r>
    </w:p>
    <w:p w14:paraId="78E5FDF9"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ko-KR"/>
        </w:rPr>
      </w:pPr>
      <w:r w:rsidRPr="00F81AD4">
        <w:rPr>
          <w:rFonts w:ascii="CG Times (WN)" w:eastAsia="DengXian" w:hAnsi="CG Times (WN)"/>
          <w:lang w:eastAsia="ko-KR"/>
        </w:rPr>
        <w:t>-</w:t>
      </w:r>
      <w:r w:rsidRPr="00F81AD4">
        <w:rPr>
          <w:rFonts w:ascii="CG Times (WN)" w:eastAsia="DengXian" w:hAnsi="CG Times (WN)"/>
          <w:lang w:eastAsia="ko-KR"/>
        </w:rPr>
        <w:tab/>
        <w:t>If the target NF is 5G DDNMF, it may include IP Address or FQDN of 5G DDNMF.</w:t>
      </w:r>
    </w:p>
    <w:p w14:paraId="2A4D28E1"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en-GB"/>
        </w:rPr>
      </w:pPr>
      <w:r w:rsidRPr="00F81AD4">
        <w:rPr>
          <w:rFonts w:ascii="CG Times (WN)" w:eastAsia="DengXian" w:hAnsi="CG Times (WN)"/>
          <w:lang w:eastAsia="fr-FR"/>
        </w:rPr>
        <w:lastRenderedPageBreak/>
        <w:t>-</w:t>
      </w:r>
      <w:r w:rsidRPr="00F81AD4">
        <w:rPr>
          <w:rFonts w:ascii="CG Times (WN)" w:eastAsia="DengXian" w:hAnsi="CG Times (WN)"/>
          <w:lang w:eastAsia="fr-FR"/>
        </w:rPr>
        <w:tab/>
        <w:t>If the target NF is MB-SMF, it may include the MBS Session ID(s), Area Session ID(s), corresponding MBS service area(s) as described in TS 23.247 [78].</w:t>
      </w:r>
    </w:p>
    <w:p w14:paraId="6D25F71C"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6485CFED" w14:textId="77777777" w:rsidR="00460BF1" w:rsidRPr="00F81AD4" w:rsidRDefault="00460BF1" w:rsidP="00460BF1">
      <w:pPr>
        <w:overflowPunct w:val="0"/>
        <w:autoSpaceDE w:val="0"/>
        <w:autoSpaceDN w:val="0"/>
        <w:adjustRightInd w:val="0"/>
        <w:ind w:left="568"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7C86A085" w14:textId="77777777" w:rsidR="00460BF1" w:rsidRPr="00F81AD4" w:rsidRDefault="00460BF1" w:rsidP="00460BF1">
      <w:pPr>
        <w:overflowPunct w:val="0"/>
        <w:autoSpaceDE w:val="0"/>
        <w:autoSpaceDN w:val="0"/>
        <w:adjustRightInd w:val="0"/>
        <w:ind w:left="851"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an indication that the reply applies to all NF types; and/or</w:t>
      </w:r>
    </w:p>
    <w:p w14:paraId="53C8FDF5" w14:textId="77777777" w:rsidR="00460BF1" w:rsidRPr="00F81AD4" w:rsidRDefault="00460BF1" w:rsidP="00460BF1">
      <w:pPr>
        <w:overflowPunct w:val="0"/>
        <w:autoSpaceDE w:val="0"/>
        <w:autoSpaceDN w:val="0"/>
        <w:adjustRightInd w:val="0"/>
        <w:ind w:left="851" w:hanging="284"/>
        <w:rPr>
          <w:rFonts w:ascii="CG Times (WN)" w:eastAsia="DengXian" w:hAnsi="CG Times (WN)"/>
          <w:lang w:eastAsia="fr-FR"/>
        </w:rPr>
      </w:pPr>
      <w:r w:rsidRPr="00F81AD4">
        <w:rPr>
          <w:rFonts w:ascii="CG Times (WN)" w:eastAsia="DengXian" w:hAnsi="CG Times (WN)"/>
          <w:lang w:eastAsia="fr-FR"/>
        </w:rPr>
        <w:t>-</w:t>
      </w:r>
      <w:r w:rsidRPr="00F81AD4">
        <w:rPr>
          <w:rFonts w:ascii="CG Times (WN)" w:eastAsia="DengXian" w:hAnsi="CG Times (WN)"/>
          <w:lang w:eastAsia="fr-FR"/>
        </w:rPr>
        <w:tab/>
        <w:t>the address of an SCP where to send the request.</w:t>
      </w:r>
    </w:p>
    <w:p w14:paraId="45DC3B5F" w14:textId="27E7A50A" w:rsidR="00460BF1" w:rsidRPr="00140E21" w:rsidDel="000D26E5" w:rsidRDefault="00460BF1">
      <w:pPr>
        <w:pStyle w:val="B1"/>
        <w:rPr>
          <w:del w:id="28" w:author="Nokia" w:date="2024-07-17T11:23:00Z"/>
        </w:rPr>
        <w:pPrChange w:id="29" w:author="Nokia" w:date="2024-07-17T11:36:00Z">
          <w:pPr>
            <w:pStyle w:val="NO"/>
          </w:pPr>
        </w:pPrChange>
      </w:pPr>
      <w:ins w:id="30" w:author="Nokia" w:date="2024-07-17T11:36:00Z">
        <w:r>
          <w:t>-</w:t>
        </w:r>
        <w:r>
          <w:tab/>
          <w:t xml:space="preserve">The parameters defined in clause </w:t>
        </w:r>
        <w:r w:rsidRPr="006A1B40">
          <w:rPr>
            <w:highlight w:val="yellow"/>
            <w:rPrChange w:id="31" w:author="Nokia" w:date="2024-08-09T07:47:00Z">
              <w:rPr/>
            </w:rPrChange>
          </w:rPr>
          <w:t>5.x.3</w:t>
        </w:r>
        <w:r>
          <w:t xml:space="preserve"> of TS 23.501 [2] </w:t>
        </w:r>
      </w:ins>
      <w:ins w:id="32" w:author="Nokia" w:date="2024-10-04T09:49:00Z">
        <w:r>
          <w:t xml:space="preserve">and their schedule </w:t>
        </w:r>
      </w:ins>
      <w:ins w:id="33" w:author="Nokia" w:date="2024-07-17T11:36:00Z">
        <w:r>
          <w:t>may be included to support Energy-related criteria for NF discovery and selection.</w:t>
        </w:r>
      </w:ins>
    </w:p>
    <w:p w14:paraId="13A1EBB5" w14:textId="77777777" w:rsidR="00460BF1" w:rsidRPr="00F81AD4" w:rsidRDefault="00460BF1" w:rsidP="00460BF1">
      <w:pPr>
        <w:overflowPunct w:val="0"/>
        <w:autoSpaceDE w:val="0"/>
        <w:autoSpaceDN w:val="0"/>
        <w:adjustRightInd w:val="0"/>
        <w:ind w:left="851" w:hanging="284"/>
        <w:rPr>
          <w:rFonts w:ascii="CG Times (WN)" w:eastAsia="DengXian" w:hAnsi="CG Times (WN)"/>
          <w:lang w:eastAsia="fr-FR"/>
        </w:rPr>
      </w:pPr>
    </w:p>
    <w:p w14:paraId="60C392B8" w14:textId="77777777" w:rsidR="00460BF1" w:rsidRPr="00460BF1" w:rsidRDefault="00460BF1" w:rsidP="00460BF1">
      <w:pPr>
        <w:overflowPunct w:val="0"/>
        <w:autoSpaceDE w:val="0"/>
        <w:autoSpaceDN w:val="0"/>
        <w:adjustRightInd w:val="0"/>
        <w:rPr>
          <w:rFonts w:eastAsia="Times New Roman"/>
          <w:b/>
          <w:lang w:eastAsia="en-GB"/>
        </w:rPr>
      </w:pPr>
      <w:r w:rsidRPr="00460BF1">
        <w:rPr>
          <w:rFonts w:eastAsia="Times New Roman"/>
          <w:lang w:eastAsia="en-GB"/>
        </w:rPr>
        <w:t>See clause 4.17.4 and 4.17.5 for details on the usage of this service operation.</w:t>
      </w:r>
    </w:p>
    <w:p w14:paraId="2CD02A2F" w14:textId="77777777" w:rsidR="00460BF1" w:rsidRDefault="00460BF1" w:rsidP="006F6D06">
      <w:pPr>
        <w:pStyle w:val="Heading5"/>
        <w:rPr>
          <w:lang w:eastAsia="zh-CN"/>
        </w:rPr>
      </w:pPr>
    </w:p>
    <w:bookmarkEnd w:id="21"/>
    <w:p w14:paraId="72F0D37F" w14:textId="77777777" w:rsidR="006F6D06" w:rsidRDefault="006F6D06" w:rsidP="00DC6FCA"/>
    <w:p w14:paraId="664BC5BD" w14:textId="77777777" w:rsidR="006F6D06" w:rsidRDefault="006F6D06" w:rsidP="00DC6FCA"/>
    <w:p w14:paraId="369DD998" w14:textId="5B3D5956"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34" w:name="_CR5_15_18_3"/>
      <w:bookmarkStart w:id="35" w:name="_CR5_15_19"/>
      <w:bookmarkEnd w:id="0"/>
      <w:bookmarkEnd w:id="1"/>
      <w:bookmarkEnd w:id="2"/>
      <w:bookmarkEnd w:id="3"/>
      <w:bookmarkEnd w:id="4"/>
      <w:bookmarkEnd w:id="5"/>
      <w:bookmarkEnd w:id="6"/>
      <w:bookmarkEnd w:id="7"/>
      <w:bookmarkEnd w:id="8"/>
      <w:bookmarkEnd w:id="34"/>
      <w:bookmarkEnd w:id="35"/>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F042E" w14:textId="77777777" w:rsidR="00E812C4" w:rsidRDefault="00E812C4">
      <w:r>
        <w:separator/>
      </w:r>
    </w:p>
  </w:endnote>
  <w:endnote w:type="continuationSeparator" w:id="0">
    <w:p w14:paraId="626902F9" w14:textId="77777777" w:rsidR="00E812C4" w:rsidRDefault="00E812C4">
      <w:r>
        <w:continuationSeparator/>
      </w:r>
    </w:p>
  </w:endnote>
  <w:endnote w:type="continuationNotice" w:id="1">
    <w:p w14:paraId="37B0A6D3" w14:textId="77777777" w:rsidR="00E812C4" w:rsidRDefault="00E812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6C3D9" w14:textId="77777777" w:rsidR="00E812C4" w:rsidRDefault="00E812C4">
      <w:r>
        <w:separator/>
      </w:r>
    </w:p>
  </w:footnote>
  <w:footnote w:type="continuationSeparator" w:id="0">
    <w:p w14:paraId="080F8C6E" w14:textId="77777777" w:rsidR="00E812C4" w:rsidRDefault="00E812C4">
      <w:r>
        <w:continuationSeparator/>
      </w:r>
    </w:p>
  </w:footnote>
  <w:footnote w:type="continuationNotice" w:id="1">
    <w:p w14:paraId="0C39F9C0" w14:textId="77777777" w:rsidR="00E812C4" w:rsidRDefault="00E812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1"/>
  </w:num>
  <w:num w:numId="2" w16cid:durableId="10782105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EF7"/>
    <w:rsid w:val="00042928"/>
    <w:rsid w:val="00043F47"/>
    <w:rsid w:val="00047861"/>
    <w:rsid w:val="00050A8C"/>
    <w:rsid w:val="00053412"/>
    <w:rsid w:val="000559AB"/>
    <w:rsid w:val="000573C5"/>
    <w:rsid w:val="00062E22"/>
    <w:rsid w:val="0006563F"/>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61B"/>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0FF"/>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80357"/>
    <w:rsid w:val="00181200"/>
    <w:rsid w:val="00184A94"/>
    <w:rsid w:val="0018524C"/>
    <w:rsid w:val="00185B8F"/>
    <w:rsid w:val="0018695F"/>
    <w:rsid w:val="0018775C"/>
    <w:rsid w:val="00191992"/>
    <w:rsid w:val="00192C46"/>
    <w:rsid w:val="001930BC"/>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FE5"/>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2E83"/>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B97"/>
    <w:rsid w:val="0032425A"/>
    <w:rsid w:val="00324CD4"/>
    <w:rsid w:val="00325E5B"/>
    <w:rsid w:val="0032639B"/>
    <w:rsid w:val="0032662A"/>
    <w:rsid w:val="00326FFE"/>
    <w:rsid w:val="00327163"/>
    <w:rsid w:val="0033200A"/>
    <w:rsid w:val="003331A7"/>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506D9"/>
    <w:rsid w:val="00450F7C"/>
    <w:rsid w:val="00451502"/>
    <w:rsid w:val="0045174A"/>
    <w:rsid w:val="00451828"/>
    <w:rsid w:val="00452364"/>
    <w:rsid w:val="00455823"/>
    <w:rsid w:val="00460004"/>
    <w:rsid w:val="00460BF1"/>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2CBB"/>
    <w:rsid w:val="00483611"/>
    <w:rsid w:val="00483AB3"/>
    <w:rsid w:val="004844E0"/>
    <w:rsid w:val="004858A9"/>
    <w:rsid w:val="00485DBC"/>
    <w:rsid w:val="004866D2"/>
    <w:rsid w:val="00486BE0"/>
    <w:rsid w:val="00487902"/>
    <w:rsid w:val="004879BF"/>
    <w:rsid w:val="004900AE"/>
    <w:rsid w:val="00492AE7"/>
    <w:rsid w:val="00493181"/>
    <w:rsid w:val="0049446B"/>
    <w:rsid w:val="00495C17"/>
    <w:rsid w:val="0049610C"/>
    <w:rsid w:val="0049767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B34"/>
    <w:rsid w:val="004F2210"/>
    <w:rsid w:val="004F4CC9"/>
    <w:rsid w:val="004F4D3A"/>
    <w:rsid w:val="0050132F"/>
    <w:rsid w:val="0050699A"/>
    <w:rsid w:val="005073BF"/>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85"/>
    <w:rsid w:val="00642044"/>
    <w:rsid w:val="006426EF"/>
    <w:rsid w:val="006445ED"/>
    <w:rsid w:val="0064474B"/>
    <w:rsid w:val="00647C87"/>
    <w:rsid w:val="0065176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C5B"/>
    <w:rsid w:val="00683567"/>
    <w:rsid w:val="00685FE2"/>
    <w:rsid w:val="0068706D"/>
    <w:rsid w:val="00687467"/>
    <w:rsid w:val="00687634"/>
    <w:rsid w:val="00687951"/>
    <w:rsid w:val="00692E01"/>
    <w:rsid w:val="00695808"/>
    <w:rsid w:val="00697D77"/>
    <w:rsid w:val="006A1B40"/>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21FB"/>
    <w:rsid w:val="006E34EB"/>
    <w:rsid w:val="006E5097"/>
    <w:rsid w:val="006E5AA5"/>
    <w:rsid w:val="006E5E39"/>
    <w:rsid w:val="006E75FE"/>
    <w:rsid w:val="006F0CC2"/>
    <w:rsid w:val="006F169B"/>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39E"/>
    <w:rsid w:val="007626BD"/>
    <w:rsid w:val="00763B7B"/>
    <w:rsid w:val="00764BA2"/>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60210"/>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583"/>
    <w:rsid w:val="00A86FC3"/>
    <w:rsid w:val="00A877BA"/>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E56"/>
    <w:rsid w:val="00AD380E"/>
    <w:rsid w:val="00AD5AE6"/>
    <w:rsid w:val="00AE0F6B"/>
    <w:rsid w:val="00AE1744"/>
    <w:rsid w:val="00AE228E"/>
    <w:rsid w:val="00AE3F87"/>
    <w:rsid w:val="00AE454D"/>
    <w:rsid w:val="00AE6E72"/>
    <w:rsid w:val="00AF1147"/>
    <w:rsid w:val="00AF2821"/>
    <w:rsid w:val="00AF4011"/>
    <w:rsid w:val="00AF6302"/>
    <w:rsid w:val="00AF6583"/>
    <w:rsid w:val="00B020FB"/>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36C3"/>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14845"/>
    <w:rsid w:val="00C2308C"/>
    <w:rsid w:val="00C235FA"/>
    <w:rsid w:val="00C23713"/>
    <w:rsid w:val="00C23FE6"/>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4BE8"/>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1F40"/>
    <w:rsid w:val="00D13AE9"/>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A0AA9"/>
    <w:rsid w:val="00DA3324"/>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12C4"/>
    <w:rsid w:val="00E82339"/>
    <w:rsid w:val="00E83574"/>
    <w:rsid w:val="00E83C5C"/>
    <w:rsid w:val="00E86DC9"/>
    <w:rsid w:val="00E874B1"/>
    <w:rsid w:val="00E87B05"/>
    <w:rsid w:val="00E90740"/>
    <w:rsid w:val="00E93BC4"/>
    <w:rsid w:val="00E95C47"/>
    <w:rsid w:val="00E95CCD"/>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2999"/>
    <w:rsid w:val="00F6405F"/>
    <w:rsid w:val="00F665D9"/>
    <w:rsid w:val="00F713A1"/>
    <w:rsid w:val="00F735B6"/>
    <w:rsid w:val="00F7406C"/>
    <w:rsid w:val="00F74681"/>
    <w:rsid w:val="00F756B6"/>
    <w:rsid w:val="00F76BBB"/>
    <w:rsid w:val="00F776A6"/>
    <w:rsid w:val="00F81AD4"/>
    <w:rsid w:val="00F8256D"/>
    <w:rsid w:val="00F837DE"/>
    <w:rsid w:val="00F83F6D"/>
    <w:rsid w:val="00F840B9"/>
    <w:rsid w:val="00F85A95"/>
    <w:rsid w:val="00F85F7D"/>
    <w:rsid w:val="00F8784D"/>
    <w:rsid w:val="00F9006B"/>
    <w:rsid w:val="00F927AF"/>
    <w:rsid w:val="00F93183"/>
    <w:rsid w:val="00F93191"/>
    <w:rsid w:val="00F945C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F2E9A"/>
    <w:rsid w:val="00FF2EAC"/>
    <w:rsid w:val="00FF4088"/>
    <w:rsid w:val="00FF47E1"/>
    <w:rsid w:val="00FF4F63"/>
    <w:rsid w:val="00FF5541"/>
    <w:rsid w:val="00FF6099"/>
    <w:rsid w:val="00FF6FAD"/>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514226898">
      <w:bodyDiv w:val="1"/>
      <w:marLeft w:val="0"/>
      <w:marRight w:val="0"/>
      <w:marTop w:val="0"/>
      <w:marBottom w:val="0"/>
      <w:divBdr>
        <w:top w:val="none" w:sz="0" w:space="0" w:color="auto"/>
        <w:left w:val="none" w:sz="0" w:space="0" w:color="auto"/>
        <w:bottom w:val="none" w:sz="0" w:space="0" w:color="auto"/>
        <w:right w:val="none" w:sz="0" w:space="0" w:color="auto"/>
      </w:divBdr>
    </w:div>
    <w:div w:id="679818371">
      <w:bodyDiv w:val="1"/>
      <w:marLeft w:val="0"/>
      <w:marRight w:val="0"/>
      <w:marTop w:val="0"/>
      <w:marBottom w:val="0"/>
      <w:divBdr>
        <w:top w:val="none" w:sz="0" w:space="0" w:color="auto"/>
        <w:left w:val="none" w:sz="0" w:space="0" w:color="auto"/>
        <w:bottom w:val="none" w:sz="0" w:space="0" w:color="auto"/>
        <w:right w:val="none" w:sz="0" w:space="0" w:color="auto"/>
      </w:divBdr>
    </w:div>
    <w:div w:id="697127231">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999426184">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195906">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75755785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RBI5PAMIO524-1678806122-17287</_dlc_DocId>
    <_dlc_DocIdUrl xmlns="71c5aaf6-e6ce-465b-b873-5148d2a4c105">
      <Url>https://nokia.sharepoint.com/sites/gxp/_layouts/15/DocIdRedir.aspx?ID=RBI5PAMIO524-1678806122-17287</Url>
      <Description>RBI5PAMIO524-1678806122-17287</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5.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6.xml><?xml version="1.0" encoding="utf-8"?>
<ds:datastoreItem xmlns:ds="http://schemas.openxmlformats.org/officeDocument/2006/customXml" ds:itemID="{F0DCBBC8-5186-4F07-B569-4727F5B164F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243</TotalTime>
  <Pages>11</Pages>
  <Words>4560</Words>
  <Characters>25997</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30497</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23.032_CR0029R1_(Rel-18)_Ranging_SL</cp:lastModifiedBy>
  <cp:revision>132</cp:revision>
  <cp:lastPrinted>1900-01-02T02:00:00Z</cp:lastPrinted>
  <dcterms:created xsi:type="dcterms:W3CDTF">2023-05-11T19:05:00Z</dcterms:created>
  <dcterms:modified xsi:type="dcterms:W3CDTF">2024-10-07T17:04:00Z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4e05601b-455c-49c5-b663-55abde3e08be</vt:lpwstr>
  </property>
  <property fmtid="{D5CDD505-2E9C-101B-9397-08002B2CF9AE}" pid="23" name="MediaServiceImageTags">
    <vt:lpwstr/>
  </property>
</Properties>
</file>